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8FADFB7" w14:textId="59DAF99C" w:rsidR="003777FE" w:rsidRDefault="003777FE" w:rsidP="003777FE">
      <w:pPr>
        <w:pStyle w:val="CRCoverPage"/>
        <w:tabs>
          <w:tab w:val="right" w:pos="9639"/>
        </w:tabs>
        <w:spacing w:after="0"/>
        <w:rPr>
          <w:b/>
          <w:noProof/>
          <w:color w:val="0000FF"/>
          <w:sz w:val="24"/>
          <w:szCs w:val="24"/>
          <w:lang w:val="en-US"/>
        </w:rPr>
      </w:pPr>
      <w:bookmarkStart w:id="0" w:name="_Hlk491845607"/>
      <w:r>
        <w:rPr>
          <w:rFonts w:cs="Arial"/>
          <w:b/>
          <w:sz w:val="24"/>
          <w:szCs w:val="24"/>
        </w:rPr>
        <w:t>3GPP TSG-RAN WG4 Meeting #</w:t>
      </w:r>
      <w:r w:rsidR="0042109F">
        <w:rPr>
          <w:rFonts w:cs="Arial"/>
          <w:b/>
          <w:sz w:val="24"/>
          <w:szCs w:val="24"/>
          <w:lang w:eastAsia="ja-JP"/>
        </w:rPr>
        <w:t>86</w:t>
      </w:r>
      <w:r>
        <w:rPr>
          <w:b/>
          <w:i/>
          <w:noProof/>
          <w:color w:val="0000FF"/>
          <w:sz w:val="24"/>
          <w:szCs w:val="24"/>
        </w:rPr>
        <w:tab/>
      </w:r>
      <w:r w:rsidR="00EB7B99" w:rsidRPr="00EB7B99">
        <w:rPr>
          <w:rFonts w:cs="Arial"/>
          <w:b/>
          <w:iCs/>
          <w:sz w:val="24"/>
          <w:szCs w:val="24"/>
        </w:rPr>
        <w:t>R4-180</w:t>
      </w:r>
      <w:r w:rsidR="004D7B03">
        <w:rPr>
          <w:rFonts w:cs="Arial"/>
          <w:b/>
          <w:iCs/>
          <w:sz w:val="24"/>
          <w:szCs w:val="24"/>
        </w:rPr>
        <w:t>4027</w:t>
      </w:r>
    </w:p>
    <w:p w14:paraId="1B652D4D" w14:textId="77777777" w:rsidR="003777FE" w:rsidRDefault="0042109F" w:rsidP="003777FE">
      <w:pPr>
        <w:pStyle w:val="Header"/>
        <w:tabs>
          <w:tab w:val="right" w:pos="9900"/>
          <w:tab w:val="right" w:pos="13323"/>
        </w:tabs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Athens, Greece, 26</w:t>
      </w:r>
      <w:r w:rsidRPr="0042109F">
        <w:rPr>
          <w:rFonts w:cs="Arial"/>
          <w:sz w:val="24"/>
          <w:szCs w:val="24"/>
          <w:vertAlign w:val="superscript"/>
        </w:rPr>
        <w:t>th</w:t>
      </w:r>
      <w:r>
        <w:rPr>
          <w:rFonts w:cs="Arial"/>
          <w:sz w:val="24"/>
          <w:szCs w:val="24"/>
          <w:vertAlign w:val="superscript"/>
        </w:rPr>
        <w:t xml:space="preserve"> </w:t>
      </w:r>
      <w:r>
        <w:rPr>
          <w:rFonts w:cs="Arial"/>
          <w:sz w:val="24"/>
          <w:szCs w:val="24"/>
        </w:rPr>
        <w:t>Feb – 2</w:t>
      </w:r>
      <w:r w:rsidRPr="0042109F">
        <w:rPr>
          <w:rFonts w:cs="Arial"/>
          <w:sz w:val="24"/>
          <w:szCs w:val="24"/>
          <w:vertAlign w:val="superscript"/>
        </w:rPr>
        <w:t>nd</w:t>
      </w:r>
      <w:r>
        <w:rPr>
          <w:rFonts w:cs="Arial"/>
          <w:sz w:val="24"/>
          <w:szCs w:val="24"/>
        </w:rPr>
        <w:t xml:space="preserve"> Mar</w:t>
      </w:r>
      <w:r w:rsidR="003777FE">
        <w:rPr>
          <w:rFonts w:cs="Arial"/>
          <w:sz w:val="24"/>
          <w:szCs w:val="24"/>
        </w:rPr>
        <w:t xml:space="preserve"> 201</w:t>
      </w:r>
      <w:bookmarkEnd w:id="0"/>
      <w:r w:rsidR="0015000E">
        <w:rPr>
          <w:rFonts w:cs="Arial"/>
          <w:sz w:val="24"/>
          <w:szCs w:val="24"/>
        </w:rPr>
        <w:t>8</w:t>
      </w:r>
    </w:p>
    <w:p w14:paraId="138790D5" w14:textId="77777777" w:rsidR="0043450E" w:rsidRPr="003777FE" w:rsidRDefault="0043450E" w:rsidP="0043450E">
      <w:pPr>
        <w:overflowPunct/>
        <w:autoSpaceDE/>
        <w:autoSpaceDN/>
        <w:adjustRightInd/>
        <w:textAlignment w:val="auto"/>
        <w:rPr>
          <w:rFonts w:ascii="Arial" w:hAnsi="Arial"/>
          <w:b/>
          <w:noProof/>
          <w:sz w:val="24"/>
          <w:lang w:val="en-US"/>
        </w:rPr>
      </w:pPr>
    </w:p>
    <w:p w14:paraId="52CBF526" w14:textId="77777777" w:rsidR="0043450E" w:rsidRPr="00B16EEF" w:rsidRDefault="0043450E" w:rsidP="0043450E">
      <w:pPr>
        <w:tabs>
          <w:tab w:val="left" w:pos="1985"/>
        </w:tabs>
        <w:jc w:val="both"/>
        <w:rPr>
          <w:b/>
          <w:sz w:val="22"/>
        </w:rPr>
      </w:pPr>
      <w:r w:rsidRPr="00B16EEF">
        <w:rPr>
          <w:b/>
          <w:sz w:val="22"/>
        </w:rPr>
        <w:t xml:space="preserve">Source: </w:t>
      </w:r>
      <w:r w:rsidRPr="00B16EEF">
        <w:rPr>
          <w:b/>
          <w:sz w:val="22"/>
        </w:rPr>
        <w:tab/>
      </w:r>
      <w:r w:rsidRPr="008849F2">
        <w:rPr>
          <w:sz w:val="22"/>
        </w:rPr>
        <w:t>Nok</w:t>
      </w:r>
      <w:r w:rsidR="00BC764C">
        <w:rPr>
          <w:sz w:val="22"/>
        </w:rPr>
        <w:t>ia</w:t>
      </w:r>
    </w:p>
    <w:p w14:paraId="75888E5D" w14:textId="70F1E147" w:rsidR="0043450E" w:rsidRDefault="0043450E" w:rsidP="0043450E">
      <w:pPr>
        <w:rPr>
          <w:sz w:val="22"/>
        </w:rPr>
      </w:pPr>
      <w:r w:rsidRPr="00B16EEF">
        <w:rPr>
          <w:b/>
          <w:sz w:val="22"/>
        </w:rPr>
        <w:t>Title:</w:t>
      </w:r>
      <w:r w:rsidRPr="00B16EEF">
        <w:rPr>
          <w:sz w:val="22"/>
        </w:rPr>
        <w:t xml:space="preserve"> </w:t>
      </w:r>
      <w:r w:rsidRPr="00B16EEF"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 w:rsidR="00D914F8" w:rsidRPr="00D914F8">
        <w:rPr>
          <w:sz w:val="22"/>
        </w:rPr>
        <w:t>A-MPR for DC_(n)</w:t>
      </w:r>
      <w:r w:rsidR="00885D4B">
        <w:rPr>
          <w:sz w:val="22"/>
        </w:rPr>
        <w:t>41C</w:t>
      </w:r>
    </w:p>
    <w:p w14:paraId="12CA84A4" w14:textId="77777777" w:rsidR="0043450E" w:rsidRPr="0001487E" w:rsidRDefault="0043450E" w:rsidP="0043450E">
      <w:pPr>
        <w:rPr>
          <w:sz w:val="22"/>
        </w:rPr>
      </w:pPr>
      <w:r w:rsidRPr="00B16EEF">
        <w:rPr>
          <w:b/>
          <w:sz w:val="22"/>
        </w:rPr>
        <w:t>Agenda Item:</w:t>
      </w:r>
      <w:r>
        <w:rPr>
          <w:b/>
          <w:sz w:val="22"/>
        </w:rPr>
        <w:t xml:space="preserve"> </w:t>
      </w:r>
      <w:r>
        <w:rPr>
          <w:b/>
          <w:sz w:val="22"/>
        </w:rPr>
        <w:tab/>
      </w:r>
      <w:r>
        <w:rPr>
          <w:b/>
          <w:sz w:val="22"/>
        </w:rPr>
        <w:tab/>
      </w:r>
      <w:r>
        <w:rPr>
          <w:b/>
          <w:sz w:val="22"/>
        </w:rPr>
        <w:tab/>
      </w:r>
      <w:r w:rsidR="00D914F8" w:rsidRPr="00D914F8">
        <w:rPr>
          <w:b/>
          <w:sz w:val="22"/>
        </w:rPr>
        <w:t>7.1.3.1.4</w:t>
      </w:r>
    </w:p>
    <w:p w14:paraId="7E4F4EFB" w14:textId="77777777" w:rsidR="0043450E" w:rsidRPr="00F26B60" w:rsidRDefault="0043450E" w:rsidP="0043450E">
      <w:pPr>
        <w:tabs>
          <w:tab w:val="left" w:pos="1985"/>
        </w:tabs>
        <w:jc w:val="both"/>
        <w:rPr>
          <w:caps/>
          <w:sz w:val="22"/>
        </w:rPr>
      </w:pPr>
      <w:r w:rsidRPr="00B16EEF">
        <w:rPr>
          <w:b/>
          <w:sz w:val="22"/>
        </w:rPr>
        <w:t>Document for:</w:t>
      </w:r>
      <w:r w:rsidRPr="00B16EEF">
        <w:rPr>
          <w:sz w:val="22"/>
        </w:rPr>
        <w:tab/>
      </w:r>
      <w:r w:rsidR="00780E4D">
        <w:rPr>
          <w:sz w:val="22"/>
        </w:rPr>
        <w:t>Discussion</w:t>
      </w:r>
    </w:p>
    <w:p w14:paraId="4395F75B" w14:textId="77777777" w:rsidR="0043450E" w:rsidRDefault="0043450E" w:rsidP="0043450E">
      <w:pPr>
        <w:pStyle w:val="Heading1"/>
      </w:pPr>
      <w:r>
        <w:t>1</w:t>
      </w:r>
      <w:r>
        <w:tab/>
        <w:t>Introduction</w:t>
      </w:r>
    </w:p>
    <w:p w14:paraId="6B3F47C8" w14:textId="77777777" w:rsidR="00EA3488" w:rsidRDefault="009B1F3C" w:rsidP="000B5E8E">
      <w:r>
        <w:t>This contribution presents A-MPR simulation results for DC_</w:t>
      </w:r>
      <w:r w:rsidR="00194251">
        <w:t>(n)41B</w:t>
      </w:r>
      <w:r>
        <w:t xml:space="preserve"> contiguous intra</w:t>
      </w:r>
      <w:r w:rsidR="00AA5AFA">
        <w:t>-</w:t>
      </w:r>
      <w:r>
        <w:t>band EN-DC configuration</w:t>
      </w:r>
      <w:r w:rsidR="00AB50E6">
        <w:t xml:space="preserve"> </w:t>
      </w:r>
      <w:r w:rsidR="00733569">
        <w:t xml:space="preserve">in case of power class </w:t>
      </w:r>
      <w:r w:rsidR="00AB50E6">
        <w:t>2</w:t>
      </w:r>
      <w:r>
        <w:t>.</w:t>
      </w:r>
    </w:p>
    <w:p w14:paraId="75B1A8CE" w14:textId="77777777" w:rsidR="009B1F3C" w:rsidRDefault="009B1F3C" w:rsidP="009B1F3C">
      <w:pPr>
        <w:pStyle w:val="Heading1"/>
      </w:pPr>
      <w:r>
        <w:t>2</w:t>
      </w:r>
      <w:r>
        <w:tab/>
        <w:t>Discussion</w:t>
      </w:r>
    </w:p>
    <w:p w14:paraId="3BA5EF6E" w14:textId="77777777" w:rsidR="009B1F3C" w:rsidRDefault="009B1F3C" w:rsidP="009B1F3C">
      <w:pPr>
        <w:pStyle w:val="Heading2"/>
      </w:pPr>
      <w:r>
        <w:t>2.1</w:t>
      </w:r>
      <w:r>
        <w:tab/>
        <w:t>Simulation assumptions</w:t>
      </w:r>
    </w:p>
    <w:p w14:paraId="67DF2DE5" w14:textId="77777777" w:rsidR="009B1F3C" w:rsidRDefault="009B1F3C" w:rsidP="009B1F3C">
      <w:pPr>
        <w:pStyle w:val="ListParagraph"/>
        <w:numPr>
          <w:ilvl w:val="0"/>
          <w:numId w:val="5"/>
        </w:numPr>
      </w:pPr>
      <w:r>
        <w:t>PA calibration point: QPSK 100 RB DFT-s-OFDM signal with 0.5 dB MPR</w:t>
      </w:r>
    </w:p>
    <w:p w14:paraId="77F08959" w14:textId="77777777" w:rsidR="00733569" w:rsidRDefault="00733569" w:rsidP="00C07848">
      <w:pPr>
        <w:pStyle w:val="ListParagraph"/>
        <w:numPr>
          <w:ilvl w:val="0"/>
          <w:numId w:val="5"/>
        </w:numPr>
      </w:pPr>
      <w:r>
        <w:t xml:space="preserve">LTE </w:t>
      </w:r>
      <w:r w:rsidR="009B1F3C">
        <w:t xml:space="preserve">LO leakage and IQ-Image = </w:t>
      </w:r>
      <w:r>
        <w:t>-</w:t>
      </w:r>
      <w:r w:rsidR="009B1F3C">
        <w:t>2</w:t>
      </w:r>
      <w:r>
        <w:t>5</w:t>
      </w:r>
      <w:r w:rsidR="009B1F3C">
        <w:t xml:space="preserve"> dBc</w:t>
      </w:r>
      <w:r w:rsidR="00E11D57">
        <w:t xml:space="preserve">, </w:t>
      </w:r>
      <w:r>
        <w:t>NR LO leakage and IQ-Image = -28 dBc</w:t>
      </w:r>
    </w:p>
    <w:p w14:paraId="61D20F65" w14:textId="77777777" w:rsidR="009B1F3C" w:rsidRDefault="00194251" w:rsidP="009B1F3C">
      <w:pPr>
        <w:pStyle w:val="ListParagraph"/>
        <w:numPr>
          <w:ilvl w:val="0"/>
          <w:numId w:val="5"/>
        </w:numPr>
      </w:pPr>
      <w:r>
        <w:t xml:space="preserve">EN-DC </w:t>
      </w:r>
      <w:r w:rsidR="009B1F3C">
        <w:t xml:space="preserve">ALCR from 38.101-3, </w:t>
      </w:r>
      <w:r w:rsidR="009B1F3C" w:rsidRPr="001A57BD">
        <w:t>Table 6.5.3.2.4-1</w:t>
      </w:r>
      <w:r w:rsidR="009B1F3C">
        <w:t xml:space="preserve"> (below)</w:t>
      </w:r>
      <w:r w:rsidR="00AB50E6">
        <w:t xml:space="preserve"> with 31 dB threshold (</w:t>
      </w:r>
      <w:r>
        <w:t xml:space="preserve">NR </w:t>
      </w:r>
      <w:r w:rsidR="00AB50E6">
        <w:t>PC2)</w:t>
      </w:r>
    </w:p>
    <w:p w14:paraId="52A57D77" w14:textId="77777777" w:rsidR="009B1F3C" w:rsidRDefault="005A7245" w:rsidP="009B1F3C">
      <w:pPr>
        <w:pStyle w:val="ListParagraph"/>
        <w:numPr>
          <w:ilvl w:val="0"/>
          <w:numId w:val="5"/>
        </w:numPr>
      </w:pPr>
      <w:r>
        <w:t>n41 SEM from [</w:t>
      </w:r>
      <w:r w:rsidR="00B24824" w:rsidRPr="00B24824">
        <w:t>1</w:t>
      </w:r>
      <w:r w:rsidR="009B1F3C" w:rsidRPr="00B24824">
        <w:t>];</w:t>
      </w:r>
      <w:r>
        <w:t xml:space="preserve"> below, applied according to combined EN-DC bandwidth</w:t>
      </w:r>
    </w:p>
    <w:p w14:paraId="31CB2E06" w14:textId="77777777" w:rsidR="009B1F3C" w:rsidRDefault="009B1F3C" w:rsidP="009B1F3C">
      <w:pPr>
        <w:pStyle w:val="ListParagraph"/>
        <w:numPr>
          <w:ilvl w:val="0"/>
          <w:numId w:val="5"/>
        </w:numPr>
      </w:pPr>
      <w:r>
        <w:t xml:space="preserve">NR general spurious limit from 38.101, </w:t>
      </w:r>
      <w:r w:rsidRPr="005D6D3E">
        <w:t>Table 6.5.3.1-2</w:t>
      </w:r>
    </w:p>
    <w:p w14:paraId="5AB17651" w14:textId="77777777" w:rsidR="005A7245" w:rsidRDefault="00194251" w:rsidP="009B1F3C">
      <w:pPr>
        <w:pStyle w:val="ListParagraph"/>
        <w:numPr>
          <w:ilvl w:val="0"/>
          <w:numId w:val="5"/>
        </w:numPr>
      </w:pPr>
      <w:r>
        <w:t>General s</w:t>
      </w:r>
      <w:r w:rsidR="005A7245">
        <w:t xml:space="preserve">purious limit modification from -30 dBm to -25 dBm </w:t>
      </w:r>
      <w:r>
        <w:t>above (n)41B</w:t>
      </w:r>
    </w:p>
    <w:p w14:paraId="6514EEF8" w14:textId="77777777" w:rsidR="00660FB0" w:rsidRDefault="00D914F8" w:rsidP="009B1F3C">
      <w:pPr>
        <w:pStyle w:val="ListParagraph"/>
        <w:numPr>
          <w:ilvl w:val="0"/>
          <w:numId w:val="5"/>
        </w:numPr>
      </w:pPr>
      <w:r>
        <w:t xml:space="preserve">LTE </w:t>
      </w:r>
      <w:r w:rsidR="00194251">
        <w:t xml:space="preserve">with </w:t>
      </w:r>
      <w:r>
        <w:t>constant 2</w:t>
      </w:r>
      <w:r w:rsidR="00AB50E6">
        <w:t>3</w:t>
      </w:r>
      <w:r w:rsidR="00733569">
        <w:t xml:space="preserve"> dBm power, </w:t>
      </w:r>
      <w:r w:rsidR="00AB50E6">
        <w:t xml:space="preserve">NR </w:t>
      </w:r>
      <w:r>
        <w:t>backoff is searched</w:t>
      </w:r>
    </w:p>
    <w:p w14:paraId="6F208F5C" w14:textId="77777777" w:rsidR="009B1F3C" w:rsidRPr="003433E8" w:rsidRDefault="009B1F3C" w:rsidP="009B1F3C">
      <w:pPr>
        <w:pStyle w:val="TH"/>
        <w:rPr>
          <w:lang w:val="en-US" w:eastAsia="zh-CN"/>
        </w:rPr>
      </w:pPr>
      <w:r w:rsidRPr="00E76EB6">
        <w:t xml:space="preserve">Table </w:t>
      </w:r>
      <w:r w:rsidRPr="00E76EB6">
        <w:rPr>
          <w:bCs/>
          <w:lang w:val="en-US"/>
        </w:rPr>
        <w:t>1</w:t>
      </w:r>
      <w:r w:rsidRPr="00E76EB6">
        <w:t xml:space="preserve">: </w:t>
      </w:r>
      <w:r>
        <w:rPr>
          <w:lang w:eastAsia="zh-CN"/>
        </w:rPr>
        <w:t>ACLR for intra-band EN-DC (contiguous sub-blocks)</w:t>
      </w:r>
    </w:p>
    <w:tbl>
      <w:tblPr>
        <w:tblW w:w="619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790"/>
        <w:gridCol w:w="1701"/>
        <w:gridCol w:w="1701"/>
      </w:tblGrid>
      <w:tr w:rsidR="009B1F3C" w:rsidRPr="00137607" w14:paraId="6FF79F59" w14:textId="77777777" w:rsidTr="007B1296">
        <w:trPr>
          <w:trHeight w:val="225"/>
          <w:jc w:val="center"/>
        </w:trPr>
        <w:tc>
          <w:tcPr>
            <w:tcW w:w="2790" w:type="dxa"/>
          </w:tcPr>
          <w:p w14:paraId="4F28B282" w14:textId="77777777" w:rsidR="009B1F3C" w:rsidRPr="00137607" w:rsidRDefault="009B1F3C" w:rsidP="007B1296">
            <w:pPr>
              <w:pStyle w:val="TAH"/>
              <w:rPr>
                <w:rFonts w:eastAsia="MS Mincho"/>
              </w:rPr>
            </w:pPr>
            <w:r>
              <w:rPr>
                <w:rFonts w:eastAsia="MS Mincho"/>
              </w:rPr>
              <w:t>Parameter</w:t>
            </w:r>
          </w:p>
        </w:tc>
        <w:tc>
          <w:tcPr>
            <w:tcW w:w="1701" w:type="dxa"/>
          </w:tcPr>
          <w:p w14:paraId="67550941" w14:textId="77777777" w:rsidR="009B1F3C" w:rsidRPr="00137607" w:rsidRDefault="009B1F3C" w:rsidP="007B1296">
            <w:pPr>
              <w:pStyle w:val="TAH"/>
              <w:rPr>
                <w:rFonts w:eastAsia="MS Mincho"/>
              </w:rPr>
            </w:pPr>
            <w:r>
              <w:rPr>
                <w:rFonts w:eastAsia="MS Mincho"/>
              </w:rPr>
              <w:t>Unit</w:t>
            </w:r>
          </w:p>
        </w:tc>
        <w:tc>
          <w:tcPr>
            <w:tcW w:w="1701" w:type="dxa"/>
          </w:tcPr>
          <w:p w14:paraId="4450EF42" w14:textId="77777777" w:rsidR="009B1F3C" w:rsidRPr="00137607" w:rsidRDefault="009B1F3C" w:rsidP="007B1296">
            <w:pPr>
              <w:pStyle w:val="TAH"/>
              <w:rPr>
                <w:rFonts w:eastAsia="MS Mincho"/>
              </w:rPr>
            </w:pPr>
            <w:r>
              <w:rPr>
                <w:rFonts w:eastAsia="MS Mincho"/>
              </w:rPr>
              <w:t>Value</w:t>
            </w:r>
          </w:p>
        </w:tc>
      </w:tr>
      <w:tr w:rsidR="009B1F3C" w:rsidRPr="00137607" w14:paraId="4538D5E9" w14:textId="77777777" w:rsidTr="007B1296">
        <w:trPr>
          <w:trHeight w:val="225"/>
          <w:jc w:val="center"/>
        </w:trPr>
        <w:tc>
          <w:tcPr>
            <w:tcW w:w="2790" w:type="dxa"/>
          </w:tcPr>
          <w:p w14:paraId="09A91A83" w14:textId="77777777" w:rsidR="009B1F3C" w:rsidRPr="005068FC" w:rsidRDefault="009B1F3C" w:rsidP="007B1296">
            <w:pPr>
              <w:pStyle w:val="TAL"/>
              <w:rPr>
                <w:rFonts w:eastAsia="MS Mincho"/>
              </w:rPr>
            </w:pPr>
            <w:r w:rsidRPr="005068FC">
              <w:rPr>
                <w:rFonts w:eastAsia="MS Mincho"/>
              </w:rPr>
              <w:t>EN</w:t>
            </w:r>
            <w:r>
              <w:rPr>
                <w:rFonts w:eastAsia="MS Mincho"/>
              </w:rPr>
              <w:t>-</w:t>
            </w:r>
            <w:r w:rsidRPr="005068FC">
              <w:rPr>
                <w:rFonts w:eastAsia="MS Mincho"/>
              </w:rPr>
              <w:t>DC</w:t>
            </w:r>
            <w:r w:rsidRPr="003433E8">
              <w:rPr>
                <w:rFonts w:eastAsia="MS Mincho"/>
                <w:vertAlign w:val="subscript"/>
              </w:rPr>
              <w:t>ACLR</w:t>
            </w:r>
          </w:p>
        </w:tc>
        <w:tc>
          <w:tcPr>
            <w:tcW w:w="1701" w:type="dxa"/>
          </w:tcPr>
          <w:p w14:paraId="376ACCC3" w14:textId="77777777" w:rsidR="009B1F3C" w:rsidRPr="00137607" w:rsidRDefault="009B1F3C" w:rsidP="007B1296">
            <w:pPr>
              <w:pStyle w:val="TAC"/>
              <w:rPr>
                <w:rFonts w:eastAsia="MS Mincho"/>
              </w:rPr>
            </w:pPr>
            <w:r>
              <w:rPr>
                <w:rFonts w:eastAsia="MS Mincho"/>
              </w:rPr>
              <w:t>dBc</w:t>
            </w:r>
          </w:p>
        </w:tc>
        <w:tc>
          <w:tcPr>
            <w:tcW w:w="1701" w:type="dxa"/>
          </w:tcPr>
          <w:p w14:paraId="173E1F06" w14:textId="77777777" w:rsidR="009B1F3C" w:rsidRPr="00137607" w:rsidRDefault="009B1F3C" w:rsidP="007B1296">
            <w:pPr>
              <w:pStyle w:val="TAC"/>
              <w:rPr>
                <w:rFonts w:eastAsia="MS Mincho"/>
              </w:rPr>
            </w:pPr>
            <w:r>
              <w:rPr>
                <w:rFonts w:eastAsia="MS Mincho"/>
              </w:rPr>
              <w:t>30</w:t>
            </w:r>
          </w:p>
        </w:tc>
      </w:tr>
      <w:tr w:rsidR="009B1F3C" w:rsidRPr="00137607" w14:paraId="58FC54A5" w14:textId="77777777" w:rsidTr="007B1296">
        <w:trPr>
          <w:trHeight w:val="225"/>
          <w:jc w:val="center"/>
        </w:trPr>
        <w:tc>
          <w:tcPr>
            <w:tcW w:w="2790" w:type="dxa"/>
          </w:tcPr>
          <w:p w14:paraId="30733658" w14:textId="77777777" w:rsidR="009B1F3C" w:rsidRPr="005068FC" w:rsidRDefault="009B1F3C" w:rsidP="007B1296">
            <w:pPr>
              <w:pStyle w:val="TAL"/>
              <w:rPr>
                <w:rFonts w:eastAsia="MS Mincho"/>
              </w:rPr>
            </w:pPr>
            <w:r w:rsidRPr="005068FC">
              <w:t>Measurement bandwidth</w:t>
            </w:r>
          </w:p>
        </w:tc>
        <w:tc>
          <w:tcPr>
            <w:tcW w:w="1701" w:type="dxa"/>
          </w:tcPr>
          <w:p w14:paraId="4EF89A9F" w14:textId="77777777" w:rsidR="009B1F3C" w:rsidRPr="00137607" w:rsidRDefault="009B1F3C" w:rsidP="007B1296">
            <w:pPr>
              <w:pStyle w:val="TAL"/>
              <w:rPr>
                <w:rFonts w:eastAsia="MS Mincho"/>
              </w:rPr>
            </w:pPr>
          </w:p>
        </w:tc>
        <w:tc>
          <w:tcPr>
            <w:tcW w:w="1701" w:type="dxa"/>
          </w:tcPr>
          <w:p w14:paraId="325098A2" w14:textId="77777777" w:rsidR="009B1F3C" w:rsidRPr="00137607" w:rsidRDefault="009B1F3C" w:rsidP="007B1296">
            <w:pPr>
              <w:pStyle w:val="TAC"/>
              <w:rPr>
                <w:rFonts w:eastAsia="MS Mincho"/>
              </w:rPr>
            </w:pPr>
            <w:r>
              <w:rPr>
                <w:rFonts w:eastAsia="MS Mincho"/>
              </w:rPr>
              <w:t>[0.95] ENBW</w:t>
            </w:r>
          </w:p>
        </w:tc>
      </w:tr>
      <w:tr w:rsidR="009B1F3C" w:rsidRPr="00137607" w14:paraId="0E1ED924" w14:textId="77777777" w:rsidTr="007B1296">
        <w:trPr>
          <w:trHeight w:val="225"/>
          <w:jc w:val="center"/>
        </w:trPr>
        <w:tc>
          <w:tcPr>
            <w:tcW w:w="2790" w:type="dxa"/>
          </w:tcPr>
          <w:p w14:paraId="634816F4" w14:textId="77777777" w:rsidR="009B1F3C" w:rsidRPr="005068FC" w:rsidRDefault="009B1F3C" w:rsidP="007B1296">
            <w:pPr>
              <w:pStyle w:val="TAL"/>
              <w:rPr>
                <w:rFonts w:eastAsia="MS Mincho"/>
              </w:rPr>
            </w:pPr>
            <w:r>
              <w:rPr>
                <w:rFonts w:eastAsia="MS Mincho"/>
              </w:rPr>
              <w:t>Frequency offset of adjacent channel</w:t>
            </w:r>
          </w:p>
        </w:tc>
        <w:tc>
          <w:tcPr>
            <w:tcW w:w="1701" w:type="dxa"/>
          </w:tcPr>
          <w:p w14:paraId="5FA586C0" w14:textId="77777777" w:rsidR="009B1F3C" w:rsidRPr="00137607" w:rsidRDefault="009B1F3C" w:rsidP="007B1296">
            <w:pPr>
              <w:pStyle w:val="TAL"/>
              <w:rPr>
                <w:rFonts w:eastAsia="MS Mincho"/>
              </w:rPr>
            </w:pPr>
          </w:p>
        </w:tc>
        <w:tc>
          <w:tcPr>
            <w:tcW w:w="1701" w:type="dxa"/>
          </w:tcPr>
          <w:p w14:paraId="6C2F541B" w14:textId="77777777" w:rsidR="009B1F3C" w:rsidRDefault="009B1F3C" w:rsidP="007B1296">
            <w:pPr>
              <w:pStyle w:val="TAC"/>
              <w:rPr>
                <w:rFonts w:eastAsia="MS Mincho"/>
              </w:rPr>
            </w:pPr>
            <w:r>
              <w:rPr>
                <w:rFonts w:eastAsia="MS Mincho"/>
              </w:rPr>
              <w:t>ENBW</w:t>
            </w:r>
          </w:p>
          <w:p w14:paraId="6EBA8046" w14:textId="77777777" w:rsidR="009B1F3C" w:rsidRDefault="009B1F3C" w:rsidP="007B1296">
            <w:pPr>
              <w:pStyle w:val="TAC"/>
              <w:rPr>
                <w:rFonts w:eastAsia="MS Mincho"/>
              </w:rPr>
            </w:pPr>
            <w:r>
              <w:rPr>
                <w:rFonts w:eastAsia="MS Mincho"/>
              </w:rPr>
              <w:t>/</w:t>
            </w:r>
          </w:p>
          <w:p w14:paraId="03D7F000" w14:textId="77777777" w:rsidR="009B1F3C" w:rsidRPr="00137607" w:rsidRDefault="009B1F3C" w:rsidP="007B1296">
            <w:pPr>
              <w:pStyle w:val="TAC"/>
              <w:rPr>
                <w:rFonts w:eastAsia="MS Mincho"/>
              </w:rPr>
            </w:pPr>
            <w:r>
              <w:rPr>
                <w:rFonts w:eastAsia="MS Mincho"/>
              </w:rPr>
              <w:t>-ENBW</w:t>
            </w:r>
          </w:p>
        </w:tc>
      </w:tr>
      <w:tr w:rsidR="009B1F3C" w:rsidRPr="00137607" w14:paraId="2CE9C101" w14:textId="77777777" w:rsidTr="007B1296">
        <w:trPr>
          <w:trHeight w:val="225"/>
          <w:jc w:val="center"/>
        </w:trPr>
        <w:tc>
          <w:tcPr>
            <w:tcW w:w="6192" w:type="dxa"/>
            <w:gridSpan w:val="3"/>
            <w:vAlign w:val="center"/>
          </w:tcPr>
          <w:p w14:paraId="507CE2D7" w14:textId="77777777" w:rsidR="009B1F3C" w:rsidRDefault="009B1F3C" w:rsidP="007B1296">
            <w:pPr>
              <w:pStyle w:val="TAN"/>
              <w:rPr>
                <w:lang w:eastAsia="ko-KR"/>
              </w:rPr>
            </w:pPr>
            <w:r w:rsidRPr="00E76EB6">
              <w:rPr>
                <w:lang w:eastAsia="ko-KR"/>
              </w:rPr>
              <w:t>N</w:t>
            </w:r>
            <w:r>
              <w:rPr>
                <w:lang w:eastAsia="ko-KR"/>
              </w:rPr>
              <w:t>OTE 1:</w:t>
            </w:r>
            <w:r>
              <w:tab/>
            </w:r>
            <w:r>
              <w:rPr>
                <w:lang w:eastAsia="ko-KR"/>
              </w:rPr>
              <w:t>ENBW is the aggregated bandwidth in MHz of an E-UTRA sub-block and an adjacent NR sub-block; there is no frequency separation between the said sub-blocks. The sub-block bandwidths include any internal guard bands.</w:t>
            </w:r>
          </w:p>
          <w:p w14:paraId="621724C0" w14:textId="77777777" w:rsidR="009B1F3C" w:rsidRPr="003433E8" w:rsidRDefault="009B1F3C" w:rsidP="007B1296">
            <w:pPr>
              <w:pStyle w:val="TAN"/>
              <w:rPr>
                <w:lang w:eastAsia="ko-KR"/>
              </w:rPr>
            </w:pPr>
            <w:r w:rsidRPr="00E76EB6">
              <w:rPr>
                <w:lang w:eastAsia="ko-KR"/>
              </w:rPr>
              <w:t>N</w:t>
            </w:r>
            <w:r>
              <w:rPr>
                <w:lang w:eastAsia="ko-KR"/>
              </w:rPr>
              <w:t>OTE 2:</w:t>
            </w:r>
            <w:r>
              <w:tab/>
            </w:r>
            <w:r>
              <w:rPr>
                <w:lang w:eastAsia="ko-KR"/>
              </w:rPr>
              <w:t>The frequency offset is that in between the centre frequencies of the measurement filters</w:t>
            </w:r>
          </w:p>
        </w:tc>
      </w:tr>
    </w:tbl>
    <w:p w14:paraId="1E9E0261" w14:textId="77777777" w:rsidR="009B1F3C" w:rsidRDefault="009B1F3C" w:rsidP="009B1F3C">
      <w:pPr>
        <w:ind w:left="360"/>
      </w:pPr>
    </w:p>
    <w:p w14:paraId="2ECE13DD" w14:textId="77777777" w:rsidR="00C25821" w:rsidRPr="00992792" w:rsidRDefault="00C25821" w:rsidP="00C25821">
      <w:pPr>
        <w:pStyle w:val="TH"/>
      </w:pPr>
      <w:r>
        <w:rPr>
          <w:lang w:val="en-US"/>
        </w:rPr>
        <w:t>Table 2: NR transmission bandwidths</w:t>
      </w:r>
    </w:p>
    <w:tbl>
      <w:tblPr>
        <w:tblW w:w="712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56"/>
        <w:gridCol w:w="567"/>
        <w:gridCol w:w="567"/>
        <w:gridCol w:w="667"/>
        <w:gridCol w:w="667"/>
        <w:gridCol w:w="667"/>
        <w:gridCol w:w="667"/>
        <w:gridCol w:w="667"/>
        <w:gridCol w:w="667"/>
        <w:gridCol w:w="667"/>
        <w:gridCol w:w="667"/>
      </w:tblGrid>
      <w:tr w:rsidR="00C25821" w14:paraId="18BCE40E" w14:textId="77777777" w:rsidTr="00C25821">
        <w:trPr>
          <w:trHeight w:val="75"/>
          <w:jc w:val="center"/>
        </w:trPr>
        <w:tc>
          <w:tcPr>
            <w:tcW w:w="656" w:type="dxa"/>
            <w:vMerge w:val="restart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2DCC9D8" w14:textId="77777777" w:rsidR="00C25821" w:rsidRDefault="00C25821" w:rsidP="0043091B">
            <w:pPr>
              <w:pStyle w:val="TAH"/>
              <w:rPr>
                <w:lang w:val="fi-FI"/>
              </w:rPr>
            </w:pPr>
            <w:r>
              <w:t>SCS [kHz]</w:t>
            </w:r>
          </w:p>
        </w:tc>
        <w:tc>
          <w:tcPr>
            <w:tcW w:w="6470" w:type="dxa"/>
            <w:gridSpan w:val="10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B384506" w14:textId="77777777" w:rsidR="00C25821" w:rsidRDefault="00C25821" w:rsidP="0043091B">
            <w:pPr>
              <w:pStyle w:val="TAH"/>
            </w:pPr>
            <w:r>
              <w:t>Channel bandwidths [MHz]</w:t>
            </w:r>
          </w:p>
        </w:tc>
      </w:tr>
      <w:tr w:rsidR="00C25821" w14:paraId="4A57E4FE" w14:textId="77777777" w:rsidTr="00C25821">
        <w:trPr>
          <w:trHeight w:val="75"/>
          <w:jc w:val="center"/>
        </w:trPr>
        <w:tc>
          <w:tcPr>
            <w:tcW w:w="0" w:type="auto"/>
            <w:vMerge/>
            <w:vAlign w:val="center"/>
            <w:hideMark/>
          </w:tcPr>
          <w:p w14:paraId="21859DA4" w14:textId="77777777" w:rsidR="00C25821" w:rsidRDefault="00C25821" w:rsidP="0043091B">
            <w:pPr>
              <w:pStyle w:val="TAH"/>
              <w:rPr>
                <w:rFonts w:cs="Arial"/>
                <w:sz w:val="20"/>
                <w:lang w:eastAsia="x-none"/>
              </w:rPr>
            </w:pPr>
          </w:p>
        </w:tc>
        <w:tc>
          <w:tcPr>
            <w:tcW w:w="5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DFD6B08" w14:textId="77777777" w:rsidR="00C25821" w:rsidRDefault="00C25821" w:rsidP="0043091B">
            <w:pPr>
              <w:pStyle w:val="TAH"/>
            </w:pPr>
            <w:r>
              <w:t>5</w:t>
            </w:r>
          </w:p>
        </w:tc>
        <w:tc>
          <w:tcPr>
            <w:tcW w:w="5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DFFCC34" w14:textId="77777777" w:rsidR="00C25821" w:rsidRDefault="00C25821" w:rsidP="0043091B">
            <w:pPr>
              <w:pStyle w:val="TAH"/>
            </w:pPr>
            <w:r>
              <w:t>10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949A680" w14:textId="77777777" w:rsidR="00C25821" w:rsidRDefault="00C25821" w:rsidP="0043091B">
            <w:pPr>
              <w:pStyle w:val="TAH"/>
            </w:pPr>
            <w:r>
              <w:t>15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98584DF" w14:textId="77777777" w:rsidR="00C25821" w:rsidRDefault="00C25821" w:rsidP="0043091B">
            <w:pPr>
              <w:pStyle w:val="TAH"/>
            </w:pPr>
            <w:r>
              <w:t>20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24728F8" w14:textId="77777777" w:rsidR="00C25821" w:rsidRDefault="00C25821" w:rsidP="0043091B">
            <w:pPr>
              <w:pStyle w:val="TAH"/>
            </w:pPr>
            <w:r>
              <w:t>25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EFB7048" w14:textId="77777777" w:rsidR="00C25821" w:rsidRDefault="00C25821" w:rsidP="0043091B">
            <w:pPr>
              <w:pStyle w:val="TAH"/>
            </w:pPr>
            <w:r>
              <w:t>40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F0F7138" w14:textId="77777777" w:rsidR="00C25821" w:rsidRDefault="00C25821" w:rsidP="0043091B">
            <w:pPr>
              <w:pStyle w:val="TAH"/>
            </w:pPr>
            <w:r>
              <w:t>50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E773CF2" w14:textId="77777777" w:rsidR="00C25821" w:rsidRDefault="00C25821" w:rsidP="0043091B">
            <w:pPr>
              <w:pStyle w:val="TAH"/>
            </w:pPr>
            <w:r>
              <w:t>60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F69F451" w14:textId="77777777" w:rsidR="00C25821" w:rsidRDefault="00C25821" w:rsidP="0043091B">
            <w:pPr>
              <w:pStyle w:val="TAH"/>
            </w:pPr>
            <w:r>
              <w:t>80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ECEB08D" w14:textId="77777777" w:rsidR="00C25821" w:rsidRDefault="00C25821" w:rsidP="0043091B">
            <w:pPr>
              <w:pStyle w:val="TAH"/>
            </w:pPr>
            <w:r>
              <w:t>100</w:t>
            </w:r>
          </w:p>
        </w:tc>
      </w:tr>
      <w:tr w:rsidR="00C25821" w14:paraId="4577CCB9" w14:textId="77777777" w:rsidTr="00C25821">
        <w:trPr>
          <w:trHeight w:val="34"/>
          <w:jc w:val="center"/>
        </w:trPr>
        <w:tc>
          <w:tcPr>
            <w:tcW w:w="65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8F8C0F6" w14:textId="77777777" w:rsidR="00C25821" w:rsidRDefault="00C25821" w:rsidP="0043091B">
            <w:pPr>
              <w:pStyle w:val="TAC"/>
            </w:pPr>
            <w:r>
              <w:t>15</w:t>
            </w:r>
          </w:p>
        </w:tc>
        <w:tc>
          <w:tcPr>
            <w:tcW w:w="5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A0F6B4A" w14:textId="77777777" w:rsidR="00C25821" w:rsidRDefault="00C25821" w:rsidP="0043091B">
            <w:pPr>
              <w:pStyle w:val="TAC"/>
            </w:pPr>
            <w:r>
              <w:rPr>
                <w:color w:val="000000"/>
              </w:rPr>
              <w:t>4.5</w:t>
            </w:r>
          </w:p>
        </w:tc>
        <w:tc>
          <w:tcPr>
            <w:tcW w:w="5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C93F27C" w14:textId="77777777" w:rsidR="00C25821" w:rsidRDefault="00C25821" w:rsidP="0043091B">
            <w:pPr>
              <w:pStyle w:val="TAC"/>
            </w:pPr>
            <w:r>
              <w:rPr>
                <w:color w:val="000000"/>
              </w:rPr>
              <w:t>9.36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2CA81E0" w14:textId="77777777" w:rsidR="00C25821" w:rsidRDefault="00C25821" w:rsidP="0043091B">
            <w:pPr>
              <w:pStyle w:val="TAC"/>
            </w:pPr>
            <w:r>
              <w:rPr>
                <w:color w:val="000000"/>
              </w:rPr>
              <w:t>14.22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DE5278C" w14:textId="77777777" w:rsidR="00C25821" w:rsidRDefault="00C25821" w:rsidP="0043091B">
            <w:pPr>
              <w:pStyle w:val="TAC"/>
            </w:pPr>
            <w:r>
              <w:rPr>
                <w:color w:val="000000"/>
              </w:rPr>
              <w:t>19.08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B2AF00A" w14:textId="77777777" w:rsidR="00C25821" w:rsidRDefault="00C25821" w:rsidP="0043091B">
            <w:pPr>
              <w:pStyle w:val="TAC"/>
            </w:pPr>
            <w:r>
              <w:rPr>
                <w:color w:val="000000"/>
              </w:rPr>
              <w:t>23.94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94799BB" w14:textId="77777777" w:rsidR="00C25821" w:rsidRDefault="00C25821" w:rsidP="0043091B">
            <w:pPr>
              <w:pStyle w:val="TAC"/>
            </w:pPr>
            <w:r>
              <w:rPr>
                <w:color w:val="000000"/>
              </w:rPr>
              <w:t>38.88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AE17C90" w14:textId="77777777" w:rsidR="00C25821" w:rsidRDefault="00C25821" w:rsidP="0043091B">
            <w:pPr>
              <w:pStyle w:val="TAC"/>
            </w:pPr>
            <w:r>
              <w:rPr>
                <w:color w:val="000000"/>
              </w:rPr>
              <w:t>48.6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7749428" w14:textId="77777777" w:rsidR="00C25821" w:rsidRDefault="00C25821" w:rsidP="0043091B">
            <w:pPr>
              <w:pStyle w:val="TAC"/>
            </w:pPr>
            <w:r>
              <w:t>N.A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E646EF6" w14:textId="77777777" w:rsidR="00C25821" w:rsidRDefault="00C25821" w:rsidP="0043091B">
            <w:pPr>
              <w:pStyle w:val="TAC"/>
            </w:pPr>
            <w:r>
              <w:t>N.A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E01C88F" w14:textId="77777777" w:rsidR="00C25821" w:rsidRDefault="00C25821" w:rsidP="0043091B">
            <w:pPr>
              <w:pStyle w:val="TAC"/>
            </w:pPr>
            <w:r>
              <w:t>N.A</w:t>
            </w:r>
          </w:p>
        </w:tc>
      </w:tr>
      <w:tr w:rsidR="00C25821" w14:paraId="5145A386" w14:textId="77777777" w:rsidTr="00C25821">
        <w:trPr>
          <w:trHeight w:val="34"/>
          <w:jc w:val="center"/>
        </w:trPr>
        <w:tc>
          <w:tcPr>
            <w:tcW w:w="65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FF5A695" w14:textId="77777777" w:rsidR="00C25821" w:rsidRDefault="00C25821" w:rsidP="0043091B">
            <w:pPr>
              <w:pStyle w:val="TAC"/>
            </w:pPr>
            <w:r>
              <w:t>30</w:t>
            </w:r>
          </w:p>
        </w:tc>
        <w:tc>
          <w:tcPr>
            <w:tcW w:w="5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E045FA5" w14:textId="77777777" w:rsidR="00C25821" w:rsidRDefault="00C25821" w:rsidP="0043091B">
            <w:pPr>
              <w:pStyle w:val="TAC"/>
            </w:pPr>
            <w:r>
              <w:rPr>
                <w:color w:val="000000"/>
              </w:rPr>
              <w:t>3.96</w:t>
            </w:r>
          </w:p>
        </w:tc>
        <w:tc>
          <w:tcPr>
            <w:tcW w:w="5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8D61BA6" w14:textId="77777777" w:rsidR="00C25821" w:rsidRDefault="00C25821" w:rsidP="0043091B">
            <w:pPr>
              <w:pStyle w:val="TAC"/>
            </w:pPr>
            <w:r>
              <w:rPr>
                <w:color w:val="000000"/>
              </w:rPr>
              <w:t>8.64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8EF9FEC" w14:textId="77777777" w:rsidR="00C25821" w:rsidRDefault="00C25821" w:rsidP="0043091B">
            <w:pPr>
              <w:pStyle w:val="TAC"/>
            </w:pPr>
            <w:r>
              <w:rPr>
                <w:color w:val="000000"/>
              </w:rPr>
              <w:t>13.68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BD6FAE0" w14:textId="77777777" w:rsidR="00C25821" w:rsidRDefault="00C25821" w:rsidP="0043091B">
            <w:pPr>
              <w:pStyle w:val="TAC"/>
            </w:pPr>
            <w:r>
              <w:rPr>
                <w:color w:val="000000"/>
              </w:rPr>
              <w:t>18.36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1632A8E" w14:textId="77777777" w:rsidR="00C25821" w:rsidRDefault="00C25821" w:rsidP="0043091B">
            <w:pPr>
              <w:pStyle w:val="TAC"/>
            </w:pPr>
            <w:r>
              <w:rPr>
                <w:color w:val="000000"/>
              </w:rPr>
              <w:t>23.40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46478DC" w14:textId="77777777" w:rsidR="00C25821" w:rsidRDefault="00C25821" w:rsidP="0043091B">
            <w:pPr>
              <w:pStyle w:val="TAC"/>
            </w:pPr>
            <w:r>
              <w:rPr>
                <w:color w:val="000000"/>
              </w:rPr>
              <w:t>38.16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D7D395C" w14:textId="77777777" w:rsidR="00C25821" w:rsidRDefault="00C25821" w:rsidP="0043091B">
            <w:pPr>
              <w:pStyle w:val="TAC"/>
            </w:pPr>
            <w:r>
              <w:rPr>
                <w:color w:val="000000"/>
              </w:rPr>
              <w:t>47.88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80E430E" w14:textId="77777777" w:rsidR="00C25821" w:rsidRDefault="00C25821" w:rsidP="0043091B">
            <w:pPr>
              <w:pStyle w:val="TAC"/>
            </w:pPr>
            <w:r>
              <w:rPr>
                <w:color w:val="000000"/>
              </w:rPr>
              <w:t>58.32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62F589D" w14:textId="77777777" w:rsidR="00C25821" w:rsidRDefault="00C25821" w:rsidP="0043091B">
            <w:pPr>
              <w:pStyle w:val="TAC"/>
            </w:pPr>
            <w:r>
              <w:rPr>
                <w:color w:val="000000"/>
              </w:rPr>
              <w:t>78.12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167416B" w14:textId="77777777" w:rsidR="00C25821" w:rsidRDefault="00C25821" w:rsidP="0043091B">
            <w:pPr>
              <w:pStyle w:val="TAC"/>
            </w:pPr>
            <w:r>
              <w:rPr>
                <w:color w:val="000000"/>
              </w:rPr>
              <w:t>98.28</w:t>
            </w:r>
          </w:p>
        </w:tc>
      </w:tr>
      <w:tr w:rsidR="00C25821" w14:paraId="6A28475A" w14:textId="77777777" w:rsidTr="00C25821">
        <w:trPr>
          <w:trHeight w:val="34"/>
          <w:jc w:val="center"/>
        </w:trPr>
        <w:tc>
          <w:tcPr>
            <w:tcW w:w="656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79F3CF8" w14:textId="77777777" w:rsidR="00C25821" w:rsidRDefault="00C25821" w:rsidP="0043091B">
            <w:pPr>
              <w:pStyle w:val="TAC"/>
            </w:pPr>
            <w:r>
              <w:t>60</w:t>
            </w:r>
          </w:p>
        </w:tc>
        <w:tc>
          <w:tcPr>
            <w:tcW w:w="5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2F2E883" w14:textId="77777777" w:rsidR="00C25821" w:rsidRDefault="00C25821" w:rsidP="0043091B">
            <w:pPr>
              <w:pStyle w:val="TAC"/>
            </w:pPr>
            <w:r>
              <w:t>N.A</w:t>
            </w:r>
          </w:p>
        </w:tc>
        <w:tc>
          <w:tcPr>
            <w:tcW w:w="5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BCEAB27" w14:textId="77777777" w:rsidR="00C25821" w:rsidRDefault="00C25821" w:rsidP="0043091B">
            <w:pPr>
              <w:pStyle w:val="TAC"/>
            </w:pPr>
            <w:r>
              <w:rPr>
                <w:color w:val="000000"/>
              </w:rPr>
              <w:t>7.92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288CE89" w14:textId="77777777" w:rsidR="00C25821" w:rsidRDefault="00C25821" w:rsidP="0043091B">
            <w:pPr>
              <w:pStyle w:val="TAC"/>
            </w:pPr>
            <w:r>
              <w:rPr>
                <w:color w:val="000000"/>
              </w:rPr>
              <w:t>12.96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5682FAB" w14:textId="77777777" w:rsidR="00C25821" w:rsidRDefault="00C25821" w:rsidP="0043091B">
            <w:pPr>
              <w:pStyle w:val="TAC"/>
            </w:pPr>
            <w:r>
              <w:rPr>
                <w:color w:val="000000"/>
              </w:rPr>
              <w:t>17.28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8F97B0D" w14:textId="77777777" w:rsidR="00C25821" w:rsidRDefault="00C25821" w:rsidP="0043091B">
            <w:pPr>
              <w:pStyle w:val="TAC"/>
            </w:pPr>
            <w:r>
              <w:rPr>
                <w:color w:val="000000"/>
              </w:rPr>
              <w:t>22.32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5F289F3" w14:textId="77777777" w:rsidR="00C25821" w:rsidRDefault="00C25821" w:rsidP="0043091B">
            <w:pPr>
              <w:pStyle w:val="TAC"/>
            </w:pPr>
            <w:r>
              <w:rPr>
                <w:color w:val="000000"/>
              </w:rPr>
              <w:t>36.72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4A2FC27" w14:textId="77777777" w:rsidR="00C25821" w:rsidRDefault="00C25821" w:rsidP="0043091B">
            <w:pPr>
              <w:pStyle w:val="TAC"/>
            </w:pPr>
            <w:r>
              <w:rPr>
                <w:color w:val="000000"/>
              </w:rPr>
              <w:t>46.8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BB04BF1" w14:textId="77777777" w:rsidR="00C25821" w:rsidRDefault="00C25821" w:rsidP="0043091B">
            <w:pPr>
              <w:pStyle w:val="TAC"/>
            </w:pPr>
            <w:r>
              <w:rPr>
                <w:color w:val="000000"/>
              </w:rPr>
              <w:t>56.88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55E4C59" w14:textId="77777777" w:rsidR="00C25821" w:rsidRDefault="00C25821" w:rsidP="0043091B">
            <w:pPr>
              <w:pStyle w:val="TAC"/>
            </w:pPr>
            <w:r>
              <w:rPr>
                <w:color w:val="000000"/>
              </w:rPr>
              <w:t>77.04</w:t>
            </w:r>
          </w:p>
        </w:tc>
        <w:tc>
          <w:tcPr>
            <w:tcW w:w="667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DA3A61B" w14:textId="77777777" w:rsidR="00C25821" w:rsidRDefault="00C25821" w:rsidP="0043091B">
            <w:pPr>
              <w:pStyle w:val="TAC"/>
            </w:pPr>
            <w:r>
              <w:rPr>
                <w:color w:val="000000"/>
              </w:rPr>
              <w:t>97.20</w:t>
            </w:r>
          </w:p>
        </w:tc>
      </w:tr>
    </w:tbl>
    <w:p w14:paraId="264636F7" w14:textId="77777777" w:rsidR="00C25821" w:rsidRDefault="00C25821" w:rsidP="009B1F3C">
      <w:pPr>
        <w:ind w:left="360"/>
      </w:pPr>
    </w:p>
    <w:p w14:paraId="6EB77174" w14:textId="77777777" w:rsidR="00C25821" w:rsidRDefault="00C25821">
      <w:pPr>
        <w:overflowPunct/>
        <w:autoSpaceDE/>
        <w:autoSpaceDN/>
        <w:adjustRightInd/>
        <w:spacing w:after="0"/>
        <w:textAlignment w:val="auto"/>
      </w:pPr>
      <w:r>
        <w:br w:type="page"/>
      </w:r>
    </w:p>
    <w:p w14:paraId="0E88532C" w14:textId="77777777" w:rsidR="00C25821" w:rsidRDefault="00C25821" w:rsidP="009B1F3C">
      <w:pPr>
        <w:ind w:left="360"/>
      </w:pPr>
    </w:p>
    <w:p w14:paraId="1EEB8558" w14:textId="77777777" w:rsidR="009B1F3C" w:rsidRDefault="009B1F3C" w:rsidP="009B1F3C">
      <w:pPr>
        <w:pStyle w:val="TH"/>
        <w:rPr>
          <w:lang w:eastAsia="zh-CN"/>
        </w:rPr>
      </w:pPr>
      <w:r w:rsidRPr="00E76EB6">
        <w:t xml:space="preserve">Table </w:t>
      </w:r>
      <w:r w:rsidR="00C25821">
        <w:rPr>
          <w:bCs/>
          <w:lang w:val="en-US"/>
        </w:rPr>
        <w:t>3</w:t>
      </w:r>
      <w:r w:rsidRPr="00E76EB6">
        <w:t xml:space="preserve">: </w:t>
      </w:r>
      <w:r w:rsidR="00F110E0">
        <w:rPr>
          <w:lang w:eastAsia="zh-CN"/>
        </w:rPr>
        <w:t>n41 SEM</w:t>
      </w:r>
    </w:p>
    <w:tbl>
      <w:tblPr>
        <w:tblW w:w="0" w:type="auto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151"/>
        <w:gridCol w:w="510"/>
        <w:gridCol w:w="510"/>
        <w:gridCol w:w="510"/>
        <w:gridCol w:w="510"/>
        <w:gridCol w:w="510"/>
        <w:gridCol w:w="510"/>
        <w:gridCol w:w="510"/>
        <w:gridCol w:w="510"/>
        <w:gridCol w:w="1301"/>
      </w:tblGrid>
      <w:tr w:rsidR="00F110E0" w:rsidRPr="00992792" w14:paraId="1060833F" w14:textId="77777777" w:rsidTr="004726D1">
        <w:trPr>
          <w:trHeight w:val="504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C6749F3" w14:textId="77777777" w:rsidR="00F110E0" w:rsidRPr="00992792" w:rsidRDefault="00F110E0" w:rsidP="004726D1">
            <w:pPr>
              <w:pStyle w:val="TAH"/>
              <w:rPr>
                <w:lang w:val="fi-FI" w:eastAsia="fi-FI"/>
              </w:rPr>
            </w:pPr>
            <w:r w:rsidRPr="00992792">
              <w:t>Δf</w:t>
            </w:r>
            <w:r w:rsidRPr="00992792">
              <w:rPr>
                <w:vertAlign w:val="subscript"/>
              </w:rPr>
              <w:t>OOB</w:t>
            </w:r>
            <w:r w:rsidRPr="00992792">
              <w:rPr>
                <w:vertAlign w:val="subscript"/>
              </w:rPr>
              <w:br/>
            </w:r>
            <w:r w:rsidRPr="00992792">
              <w:t>MHz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18CC5F8" w14:textId="77777777" w:rsidR="00F110E0" w:rsidRPr="00992792" w:rsidRDefault="00F110E0" w:rsidP="004726D1">
            <w:pPr>
              <w:pStyle w:val="TAH"/>
              <w:rPr>
                <w:lang w:val="fi-FI" w:eastAsia="fi-FI"/>
              </w:rPr>
            </w:pPr>
            <w:r w:rsidRPr="00992792">
              <w:rPr>
                <w:lang w:val="fi-FI" w:eastAsia="fi-FI"/>
              </w:rPr>
              <w:t xml:space="preserve">10 </w:t>
            </w:r>
            <w:r w:rsidRPr="00992792">
              <w:rPr>
                <w:lang w:val="fi-FI" w:eastAsia="fi-FI"/>
              </w:rPr>
              <w:br/>
              <w:t>MHz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939B02" w14:textId="77777777" w:rsidR="00F110E0" w:rsidRPr="00992792" w:rsidRDefault="00F110E0" w:rsidP="004726D1">
            <w:pPr>
              <w:pStyle w:val="TAH"/>
              <w:rPr>
                <w:lang w:val="fi-FI" w:eastAsia="fi-FI"/>
              </w:rPr>
            </w:pPr>
            <w:r w:rsidRPr="00992792">
              <w:rPr>
                <w:lang w:val="fi-FI" w:eastAsia="fi-FI"/>
              </w:rPr>
              <w:t xml:space="preserve">15 </w:t>
            </w:r>
            <w:r w:rsidRPr="00992792">
              <w:rPr>
                <w:lang w:val="fi-FI" w:eastAsia="fi-FI"/>
              </w:rPr>
              <w:br/>
              <w:t>MHz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AE3C05" w14:textId="77777777" w:rsidR="00F110E0" w:rsidRPr="00992792" w:rsidRDefault="00F110E0" w:rsidP="004726D1">
            <w:pPr>
              <w:pStyle w:val="TAH"/>
              <w:rPr>
                <w:lang w:val="fi-FI" w:eastAsia="fi-FI"/>
              </w:rPr>
            </w:pPr>
            <w:r w:rsidRPr="00992792">
              <w:rPr>
                <w:lang w:val="fi-FI" w:eastAsia="fi-FI"/>
              </w:rPr>
              <w:t xml:space="preserve">20 </w:t>
            </w:r>
            <w:r w:rsidRPr="00992792">
              <w:rPr>
                <w:lang w:val="fi-FI" w:eastAsia="fi-FI"/>
              </w:rPr>
              <w:br/>
              <w:t>MHz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4170AB" w14:textId="77777777" w:rsidR="00F110E0" w:rsidRPr="00992792" w:rsidRDefault="00F110E0" w:rsidP="004726D1">
            <w:pPr>
              <w:pStyle w:val="TAH"/>
              <w:rPr>
                <w:lang w:val="fi-FI" w:eastAsia="fi-FI"/>
              </w:rPr>
            </w:pPr>
            <w:r w:rsidRPr="00992792">
              <w:rPr>
                <w:lang w:val="fi-FI" w:eastAsia="fi-FI"/>
              </w:rPr>
              <w:t xml:space="preserve">40 </w:t>
            </w:r>
            <w:r w:rsidRPr="00992792">
              <w:rPr>
                <w:lang w:val="fi-FI" w:eastAsia="fi-FI"/>
              </w:rPr>
              <w:br/>
              <w:t>MHz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8C4828" w14:textId="77777777" w:rsidR="00F110E0" w:rsidRPr="00992792" w:rsidRDefault="00F110E0" w:rsidP="004726D1">
            <w:pPr>
              <w:pStyle w:val="TAH"/>
              <w:rPr>
                <w:lang w:val="fi-FI" w:eastAsia="fi-FI"/>
              </w:rPr>
            </w:pPr>
            <w:r w:rsidRPr="00992792">
              <w:rPr>
                <w:lang w:val="fi-FI" w:eastAsia="fi-FI"/>
              </w:rPr>
              <w:t xml:space="preserve">50 </w:t>
            </w:r>
            <w:r w:rsidRPr="00992792">
              <w:rPr>
                <w:lang w:val="fi-FI" w:eastAsia="fi-FI"/>
              </w:rPr>
              <w:br/>
              <w:t>MHz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1B90013" w14:textId="77777777" w:rsidR="00F110E0" w:rsidRPr="00992792" w:rsidRDefault="00F110E0" w:rsidP="004726D1">
            <w:pPr>
              <w:pStyle w:val="TAH"/>
              <w:rPr>
                <w:lang w:val="fi-FI" w:eastAsia="fi-FI"/>
              </w:rPr>
            </w:pPr>
            <w:r w:rsidRPr="00992792">
              <w:rPr>
                <w:lang w:val="fi-FI" w:eastAsia="fi-FI"/>
              </w:rPr>
              <w:t xml:space="preserve">60 </w:t>
            </w:r>
            <w:r w:rsidRPr="00992792">
              <w:rPr>
                <w:lang w:val="fi-FI" w:eastAsia="fi-FI"/>
              </w:rPr>
              <w:br/>
              <w:t>MHz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448EB4" w14:textId="77777777" w:rsidR="00F110E0" w:rsidRPr="00992792" w:rsidRDefault="00F110E0" w:rsidP="004726D1">
            <w:pPr>
              <w:pStyle w:val="TAH"/>
              <w:rPr>
                <w:lang w:val="fi-FI" w:eastAsia="fi-FI"/>
              </w:rPr>
            </w:pPr>
            <w:r w:rsidRPr="00992792">
              <w:rPr>
                <w:lang w:val="fi-FI" w:eastAsia="fi-FI"/>
              </w:rPr>
              <w:t xml:space="preserve">80 </w:t>
            </w:r>
            <w:r w:rsidRPr="00992792">
              <w:rPr>
                <w:lang w:val="fi-FI" w:eastAsia="fi-FI"/>
              </w:rPr>
              <w:br/>
              <w:t>MHz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E2352E7" w14:textId="77777777" w:rsidR="00F110E0" w:rsidRPr="00992792" w:rsidRDefault="00F110E0" w:rsidP="004726D1">
            <w:pPr>
              <w:pStyle w:val="TAH"/>
              <w:rPr>
                <w:lang w:val="fi-FI" w:eastAsia="fi-FI"/>
              </w:rPr>
            </w:pPr>
            <w:r w:rsidRPr="00992792">
              <w:rPr>
                <w:lang w:val="fi-FI" w:eastAsia="fi-FI"/>
              </w:rPr>
              <w:t xml:space="preserve">100 </w:t>
            </w:r>
            <w:r w:rsidRPr="00992792">
              <w:rPr>
                <w:lang w:val="fi-FI" w:eastAsia="fi-FI"/>
              </w:rPr>
              <w:br/>
              <w:t>MHz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3034A5" w14:textId="77777777" w:rsidR="00F110E0" w:rsidRPr="00992792" w:rsidRDefault="00F110E0" w:rsidP="004726D1">
            <w:pPr>
              <w:pStyle w:val="TAH"/>
              <w:rPr>
                <w:lang w:val="fi-FI" w:eastAsia="fi-FI"/>
              </w:rPr>
            </w:pPr>
            <w:r w:rsidRPr="00992792">
              <w:rPr>
                <w:lang w:val="fi-FI" w:eastAsia="fi-FI"/>
              </w:rPr>
              <w:t>Measurement</w:t>
            </w:r>
            <w:r w:rsidRPr="00992792">
              <w:rPr>
                <w:lang w:val="fi-FI" w:eastAsia="fi-FI"/>
              </w:rPr>
              <w:br/>
              <w:t>bandwidth</w:t>
            </w:r>
          </w:p>
        </w:tc>
      </w:tr>
      <w:tr w:rsidR="00F110E0" w:rsidRPr="00992792" w14:paraId="784F54CC" w14:textId="77777777" w:rsidTr="004726D1">
        <w:trPr>
          <w:trHeight w:val="288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97D18A" w14:textId="77777777" w:rsidR="00F110E0" w:rsidRPr="00992792" w:rsidRDefault="00F110E0" w:rsidP="004726D1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</w:pPr>
            <w:r w:rsidRPr="00992792"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  <w:t>± 0 - 1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4E8A2E" w14:textId="77777777" w:rsidR="00F110E0" w:rsidRPr="00992792" w:rsidRDefault="00F110E0" w:rsidP="004726D1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</w:pPr>
            <w:r w:rsidRPr="00992792">
              <w:rPr>
                <w:rFonts w:ascii="Arial" w:hAnsi="Arial" w:cs="Arial"/>
                <w:color w:val="000000"/>
                <w:sz w:val="18"/>
                <w:szCs w:val="18"/>
              </w:rPr>
              <w:t>-18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817C188" w14:textId="77777777" w:rsidR="00F110E0" w:rsidRPr="00992792" w:rsidRDefault="00F110E0" w:rsidP="004726D1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</w:pPr>
            <w:r w:rsidRPr="00992792">
              <w:rPr>
                <w:rFonts w:ascii="Arial" w:hAnsi="Arial" w:cs="Arial"/>
                <w:color w:val="000000"/>
                <w:sz w:val="18"/>
                <w:szCs w:val="18"/>
              </w:rPr>
              <w:t>-20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268486F" w14:textId="77777777" w:rsidR="00F110E0" w:rsidRPr="00992792" w:rsidRDefault="00F110E0" w:rsidP="004726D1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</w:pPr>
            <w:r w:rsidRPr="00992792">
              <w:rPr>
                <w:rFonts w:ascii="Arial" w:hAnsi="Arial" w:cs="Arial"/>
                <w:color w:val="000000"/>
                <w:sz w:val="18"/>
                <w:szCs w:val="18"/>
              </w:rPr>
              <w:t>-21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AFB5D8" w14:textId="77777777" w:rsidR="00F110E0" w:rsidRPr="00992792" w:rsidRDefault="00F110E0" w:rsidP="004726D1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</w:pPr>
            <w:r w:rsidRPr="00992792"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  <w:t>-24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E01268" w14:textId="77777777" w:rsidR="00F110E0" w:rsidRPr="00992792" w:rsidRDefault="00F110E0" w:rsidP="004726D1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</w:pPr>
            <w:r w:rsidRPr="00992792"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  <w:t>-24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2F120C" w14:textId="77777777" w:rsidR="00F110E0" w:rsidRPr="00992792" w:rsidRDefault="00F110E0" w:rsidP="004726D1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</w:pPr>
            <w:r w:rsidRPr="00992792"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  <w:t>-24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D43047" w14:textId="77777777" w:rsidR="00F110E0" w:rsidRPr="00992792" w:rsidRDefault="00F110E0" w:rsidP="004726D1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</w:pPr>
            <w:r w:rsidRPr="00992792"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  <w:t>-24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4CC611" w14:textId="77777777" w:rsidR="00F110E0" w:rsidRPr="00992792" w:rsidRDefault="00F110E0" w:rsidP="004726D1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</w:pPr>
            <w:r w:rsidRPr="00992792"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  <w:t>-24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5775CF" w14:textId="77777777" w:rsidR="00F110E0" w:rsidRPr="00992792" w:rsidRDefault="00F110E0" w:rsidP="004726D1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</w:pPr>
            <w:r w:rsidRPr="00992792"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  <w:t>30 kHz</w:t>
            </w:r>
          </w:p>
        </w:tc>
      </w:tr>
      <w:tr w:rsidR="00F110E0" w:rsidRPr="00992792" w14:paraId="5CC78B83" w14:textId="77777777" w:rsidTr="004726D1">
        <w:trPr>
          <w:trHeight w:val="288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67504B5" w14:textId="77777777" w:rsidR="00F110E0" w:rsidRPr="00992792" w:rsidRDefault="00F110E0" w:rsidP="004726D1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</w:pPr>
            <w:r w:rsidRPr="00992792">
              <w:rPr>
                <w:rFonts w:ascii="Arial" w:hAnsi="Arial" w:cs="Arial"/>
                <w:color w:val="000000"/>
                <w:sz w:val="18"/>
                <w:szCs w:val="18"/>
                <w:lang w:eastAsia="fi-FI"/>
              </w:rPr>
              <w:t>± 1 - 5</w:t>
            </w:r>
          </w:p>
        </w:tc>
        <w:tc>
          <w:tcPr>
            <w:tcW w:w="0" w:type="auto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2424B21" w14:textId="77777777" w:rsidR="00F110E0" w:rsidRPr="00992792" w:rsidRDefault="00F110E0" w:rsidP="004726D1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</w:pPr>
            <w:r w:rsidRPr="00992792"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  <w:t>-10</w:t>
            </w:r>
          </w:p>
        </w:tc>
        <w:tc>
          <w:tcPr>
            <w:tcW w:w="0" w:type="auto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48ED61" w14:textId="77777777" w:rsidR="00F110E0" w:rsidRPr="00992792" w:rsidRDefault="00F110E0" w:rsidP="004726D1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</w:pPr>
            <w:r w:rsidRPr="00992792"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  <w:t>1 MHz</w:t>
            </w:r>
          </w:p>
        </w:tc>
      </w:tr>
      <w:tr w:rsidR="00F110E0" w:rsidRPr="00992792" w14:paraId="640CD4E8" w14:textId="77777777" w:rsidTr="004726D1">
        <w:trPr>
          <w:trHeight w:val="288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E40024B" w14:textId="77777777" w:rsidR="00F110E0" w:rsidRPr="00992792" w:rsidRDefault="00F110E0" w:rsidP="004726D1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  <w:t>± 5</w:t>
            </w:r>
            <w:r w:rsidRPr="00992792"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  <w:t xml:space="preserve"> - X</w:t>
            </w:r>
          </w:p>
        </w:tc>
        <w:tc>
          <w:tcPr>
            <w:tcW w:w="0" w:type="auto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A4F20E" w14:textId="77777777" w:rsidR="00F110E0" w:rsidRPr="00992792" w:rsidRDefault="00F110E0" w:rsidP="004726D1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</w:pPr>
            <w:r w:rsidRPr="00992792"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  <w:t>-13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E6D1D6" w14:textId="77777777" w:rsidR="00F110E0" w:rsidRPr="00992792" w:rsidRDefault="00F110E0" w:rsidP="004726D1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</w:pPr>
          </w:p>
        </w:tc>
      </w:tr>
      <w:tr w:rsidR="00F110E0" w:rsidRPr="00992792" w14:paraId="0A4BDA44" w14:textId="77777777" w:rsidTr="004726D1">
        <w:trPr>
          <w:trHeight w:val="288"/>
          <w:jc w:val="center"/>
        </w:trPr>
        <w:tc>
          <w:tcPr>
            <w:tcW w:w="0" w:type="auto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B50C423" w14:textId="77777777" w:rsidR="00F110E0" w:rsidRPr="00992792" w:rsidRDefault="00F110E0" w:rsidP="004726D1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</w:pPr>
            <w:r w:rsidRPr="00992792"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  <w:t>± X - (BW</w:t>
            </w:r>
            <w:r w:rsidRPr="00992792">
              <w:rPr>
                <w:rFonts w:ascii="Arial" w:hAnsi="Arial" w:cs="Arial"/>
                <w:color w:val="000000"/>
                <w:sz w:val="18"/>
                <w:szCs w:val="18"/>
                <w:vertAlign w:val="subscript"/>
                <w:lang w:val="fi-FI" w:eastAsia="fi-FI"/>
              </w:rPr>
              <w:t>Channel</w:t>
            </w:r>
            <w:r w:rsidRPr="00992792"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  <w:t xml:space="preserve"> + 5 MHz)</w:t>
            </w:r>
          </w:p>
        </w:tc>
        <w:tc>
          <w:tcPr>
            <w:tcW w:w="0" w:type="auto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815638" w14:textId="77777777" w:rsidR="00F110E0" w:rsidRPr="00992792" w:rsidRDefault="00F110E0" w:rsidP="004726D1">
            <w:pPr>
              <w:overflowPunct/>
              <w:autoSpaceDE/>
              <w:autoSpaceDN/>
              <w:adjustRightInd/>
              <w:spacing w:after="0"/>
              <w:jc w:val="center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</w:pPr>
            <w:r w:rsidRPr="00992792"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  <w:t>-25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D58493" w14:textId="77777777" w:rsidR="00F110E0" w:rsidRPr="00992792" w:rsidRDefault="00F110E0" w:rsidP="004726D1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fi-FI" w:eastAsia="fi-FI"/>
              </w:rPr>
            </w:pPr>
          </w:p>
        </w:tc>
      </w:tr>
      <w:tr w:rsidR="00F110E0" w:rsidRPr="00992792" w14:paraId="137D773B" w14:textId="77777777" w:rsidTr="004726D1">
        <w:trPr>
          <w:trHeight w:val="288"/>
          <w:jc w:val="center"/>
        </w:trPr>
        <w:tc>
          <w:tcPr>
            <w:tcW w:w="0" w:type="auto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011488" w14:textId="77777777" w:rsidR="00F110E0" w:rsidRPr="00992792" w:rsidRDefault="00F110E0" w:rsidP="004726D1">
            <w:pPr>
              <w:overflowPunct/>
              <w:autoSpaceDE/>
              <w:autoSpaceDN/>
              <w:adjustRightInd/>
              <w:spacing w:after="0"/>
              <w:textAlignment w:val="auto"/>
              <w:rPr>
                <w:rFonts w:ascii="Arial" w:hAnsi="Arial" w:cs="Arial"/>
                <w:color w:val="000000"/>
                <w:sz w:val="18"/>
                <w:szCs w:val="18"/>
                <w:lang w:val="en-US" w:eastAsia="fi-FI"/>
              </w:rPr>
            </w:pPr>
            <w:r w:rsidRPr="00992792">
              <w:rPr>
                <w:rFonts w:ascii="Arial" w:hAnsi="Arial" w:cs="Arial"/>
                <w:color w:val="000000"/>
                <w:sz w:val="18"/>
                <w:szCs w:val="18"/>
                <w:lang w:val="en-US" w:eastAsia="fi-FI"/>
              </w:rPr>
              <w:t>Note 1: X is defined in Table 2</w:t>
            </w:r>
          </w:p>
        </w:tc>
      </w:tr>
    </w:tbl>
    <w:p w14:paraId="4F53D365" w14:textId="77777777" w:rsidR="00F110E0" w:rsidRDefault="00F110E0" w:rsidP="00F110E0">
      <w:pPr>
        <w:pStyle w:val="TH"/>
      </w:pPr>
    </w:p>
    <w:p w14:paraId="5DE1B609" w14:textId="77777777" w:rsidR="00F110E0" w:rsidRDefault="00F110E0" w:rsidP="00F110E0">
      <w:pPr>
        <w:pStyle w:val="TH"/>
        <w:rPr>
          <w:lang w:eastAsia="zh-CN"/>
        </w:rPr>
      </w:pPr>
      <w:r w:rsidRPr="00E76EB6">
        <w:t xml:space="preserve">Table </w:t>
      </w:r>
      <w:r w:rsidR="00C25821">
        <w:rPr>
          <w:bCs/>
          <w:lang w:val="en-US"/>
        </w:rPr>
        <w:t>4</w:t>
      </w:r>
      <w:r w:rsidRPr="00E76EB6">
        <w:t xml:space="preserve">: </w:t>
      </w:r>
      <w:r>
        <w:rPr>
          <w:lang w:eastAsia="zh-CN"/>
        </w:rPr>
        <w:t>NS_04 additional spurious emission requirement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720"/>
        <w:gridCol w:w="2967"/>
        <w:gridCol w:w="1870"/>
      </w:tblGrid>
      <w:tr w:rsidR="00F110E0" w:rsidRPr="00E76EB6" w14:paraId="0472C7CE" w14:textId="77777777" w:rsidTr="004726D1">
        <w:trPr>
          <w:cantSplit/>
          <w:trHeight w:val="365"/>
          <w:jc w:val="center"/>
        </w:trPr>
        <w:tc>
          <w:tcPr>
            <w:tcW w:w="1720" w:type="dxa"/>
            <w:vMerge w:val="restart"/>
          </w:tcPr>
          <w:p w14:paraId="37116A23" w14:textId="77777777" w:rsidR="00F110E0" w:rsidRPr="00E76EB6" w:rsidRDefault="00F110E0" w:rsidP="004726D1">
            <w:pPr>
              <w:pStyle w:val="TAH"/>
              <w:rPr>
                <w:rFonts w:cs="Arial"/>
              </w:rPr>
            </w:pPr>
            <w:r w:rsidRPr="00E76EB6">
              <w:rPr>
                <w:rFonts w:cs="Arial"/>
              </w:rPr>
              <w:t>Frequency band</w:t>
            </w:r>
          </w:p>
          <w:p w14:paraId="322185A6" w14:textId="77777777" w:rsidR="00F110E0" w:rsidRPr="00E76EB6" w:rsidRDefault="00F110E0" w:rsidP="004726D1">
            <w:pPr>
              <w:pStyle w:val="TAH"/>
              <w:rPr>
                <w:rFonts w:cs="Arial"/>
              </w:rPr>
            </w:pPr>
            <w:r w:rsidRPr="00E76EB6">
              <w:rPr>
                <w:rFonts w:cs="Arial"/>
              </w:rPr>
              <w:t>(MHz)</w:t>
            </w:r>
          </w:p>
        </w:tc>
        <w:tc>
          <w:tcPr>
            <w:tcW w:w="2967" w:type="dxa"/>
          </w:tcPr>
          <w:p w14:paraId="4B110F57" w14:textId="77777777" w:rsidR="00F110E0" w:rsidRPr="00E76EB6" w:rsidRDefault="00F110E0" w:rsidP="004726D1">
            <w:pPr>
              <w:pStyle w:val="TAH"/>
              <w:rPr>
                <w:rFonts w:eastAsia="SimSun" w:cs="Arial"/>
              </w:rPr>
            </w:pPr>
            <w:r w:rsidRPr="00E76EB6">
              <w:rPr>
                <w:rFonts w:cs="Arial"/>
              </w:rPr>
              <w:t>Channel bandwidth / Spectrum emission limit (dBm)</w:t>
            </w:r>
          </w:p>
        </w:tc>
        <w:tc>
          <w:tcPr>
            <w:tcW w:w="1870" w:type="dxa"/>
            <w:vMerge w:val="restart"/>
          </w:tcPr>
          <w:p w14:paraId="688654DE" w14:textId="77777777" w:rsidR="00F110E0" w:rsidRPr="00E76EB6" w:rsidRDefault="00F110E0" w:rsidP="004726D1">
            <w:pPr>
              <w:pStyle w:val="TAH"/>
              <w:rPr>
                <w:rFonts w:cs="Arial"/>
              </w:rPr>
            </w:pPr>
            <w:r w:rsidRPr="00E76EB6">
              <w:rPr>
                <w:rFonts w:cs="Arial"/>
              </w:rPr>
              <w:t xml:space="preserve">Measurement bandwidth </w:t>
            </w:r>
          </w:p>
        </w:tc>
      </w:tr>
      <w:tr w:rsidR="00F110E0" w:rsidRPr="00E76EB6" w14:paraId="0C4E3783" w14:textId="77777777" w:rsidTr="004726D1">
        <w:trPr>
          <w:cantSplit/>
          <w:trHeight w:val="371"/>
          <w:jc w:val="center"/>
        </w:trPr>
        <w:tc>
          <w:tcPr>
            <w:tcW w:w="1720" w:type="dxa"/>
            <w:vMerge/>
          </w:tcPr>
          <w:p w14:paraId="4267E6AE" w14:textId="77777777" w:rsidR="00F110E0" w:rsidRPr="00E76EB6" w:rsidRDefault="00F110E0" w:rsidP="004726D1">
            <w:pPr>
              <w:pStyle w:val="TAH"/>
              <w:rPr>
                <w:rFonts w:cs="Arial"/>
              </w:rPr>
            </w:pPr>
          </w:p>
        </w:tc>
        <w:tc>
          <w:tcPr>
            <w:tcW w:w="2967" w:type="dxa"/>
          </w:tcPr>
          <w:p w14:paraId="27096792" w14:textId="77777777" w:rsidR="00F110E0" w:rsidRPr="00E76EB6" w:rsidRDefault="00F110E0" w:rsidP="004726D1">
            <w:pPr>
              <w:pStyle w:val="TAH"/>
              <w:rPr>
                <w:rFonts w:cs="Arial"/>
              </w:rPr>
            </w:pPr>
            <w:r>
              <w:rPr>
                <w:rFonts w:cs="Arial"/>
              </w:rPr>
              <w:t>All channel bandwidths</w:t>
            </w:r>
          </w:p>
        </w:tc>
        <w:tc>
          <w:tcPr>
            <w:tcW w:w="1870" w:type="dxa"/>
            <w:vMerge/>
          </w:tcPr>
          <w:p w14:paraId="2ED71505" w14:textId="77777777" w:rsidR="00F110E0" w:rsidRPr="00E76EB6" w:rsidRDefault="00F110E0" w:rsidP="004726D1">
            <w:pPr>
              <w:pStyle w:val="TableText"/>
              <w:rPr>
                <w:rFonts w:ascii="Arial" w:eastAsia="Times New Roman" w:hAnsi="Arial" w:cs="Arial"/>
                <w:b/>
                <w:sz w:val="18"/>
                <w:szCs w:val="18"/>
              </w:rPr>
            </w:pPr>
          </w:p>
        </w:tc>
      </w:tr>
      <w:tr w:rsidR="00F110E0" w:rsidRPr="00E76EB6" w14:paraId="7868745A" w14:textId="77777777" w:rsidTr="004726D1">
        <w:trPr>
          <w:jc w:val="center"/>
        </w:trPr>
        <w:tc>
          <w:tcPr>
            <w:tcW w:w="1720" w:type="dxa"/>
          </w:tcPr>
          <w:p w14:paraId="2FB45623" w14:textId="77777777" w:rsidR="00F110E0" w:rsidRPr="00E76EB6" w:rsidRDefault="00F110E0" w:rsidP="004726D1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2490.5 ≤ f &lt; 2495</w:t>
            </w:r>
          </w:p>
        </w:tc>
        <w:tc>
          <w:tcPr>
            <w:tcW w:w="2967" w:type="dxa"/>
          </w:tcPr>
          <w:p w14:paraId="34594360" w14:textId="77777777" w:rsidR="00F110E0" w:rsidRPr="00E76EB6" w:rsidRDefault="00F110E0" w:rsidP="004726D1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-13</w:t>
            </w:r>
          </w:p>
        </w:tc>
        <w:tc>
          <w:tcPr>
            <w:tcW w:w="1870" w:type="dxa"/>
          </w:tcPr>
          <w:p w14:paraId="5F7A785D" w14:textId="77777777" w:rsidR="00F110E0" w:rsidRPr="00E76EB6" w:rsidRDefault="00F110E0" w:rsidP="004726D1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1 MHz</w:t>
            </w:r>
          </w:p>
        </w:tc>
      </w:tr>
      <w:tr w:rsidR="00F110E0" w:rsidRPr="00E76EB6" w14:paraId="69E5B492" w14:textId="77777777" w:rsidTr="004726D1">
        <w:trPr>
          <w:jc w:val="center"/>
        </w:trPr>
        <w:tc>
          <w:tcPr>
            <w:tcW w:w="1720" w:type="dxa"/>
          </w:tcPr>
          <w:p w14:paraId="5A44A877" w14:textId="77777777" w:rsidR="00F110E0" w:rsidRPr="00E76EB6" w:rsidRDefault="00F110E0" w:rsidP="004726D1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0 &lt; f &lt; 2490.5</w:t>
            </w:r>
          </w:p>
        </w:tc>
        <w:tc>
          <w:tcPr>
            <w:tcW w:w="2967" w:type="dxa"/>
          </w:tcPr>
          <w:p w14:paraId="16FFBC2B" w14:textId="77777777" w:rsidR="00F110E0" w:rsidRPr="00E76EB6" w:rsidRDefault="00F110E0" w:rsidP="004726D1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-25</w:t>
            </w:r>
          </w:p>
        </w:tc>
        <w:tc>
          <w:tcPr>
            <w:tcW w:w="1870" w:type="dxa"/>
          </w:tcPr>
          <w:p w14:paraId="6BE2766A" w14:textId="77777777" w:rsidR="00F110E0" w:rsidRPr="00E76EB6" w:rsidRDefault="00F110E0" w:rsidP="004726D1">
            <w:pPr>
              <w:pStyle w:val="TAC"/>
              <w:rPr>
                <w:rFonts w:cs="Arial"/>
              </w:rPr>
            </w:pPr>
            <w:r w:rsidRPr="00E76EB6">
              <w:rPr>
                <w:rFonts w:cs="Arial"/>
              </w:rPr>
              <w:t>1 MHz</w:t>
            </w:r>
          </w:p>
        </w:tc>
      </w:tr>
    </w:tbl>
    <w:p w14:paraId="2C4D2CD1" w14:textId="77777777" w:rsidR="009B1F3C" w:rsidRDefault="009B1F3C" w:rsidP="009B1F3C"/>
    <w:p w14:paraId="27BD175B" w14:textId="536C06B1" w:rsidR="009B1F3C" w:rsidRDefault="009B1F3C" w:rsidP="009B1F3C">
      <w:pPr>
        <w:pStyle w:val="Heading2"/>
      </w:pPr>
      <w:r>
        <w:t>2.2</w:t>
      </w:r>
      <w:r>
        <w:tab/>
        <w:t>Results</w:t>
      </w:r>
      <w:r w:rsidR="00C25821">
        <w:t xml:space="preserve"> in </w:t>
      </w:r>
      <w:r w:rsidR="00C91D28">
        <w:t xml:space="preserve">edge </w:t>
      </w:r>
      <w:r w:rsidR="00C25821">
        <w:t>case</w:t>
      </w:r>
    </w:p>
    <w:p w14:paraId="1C35D833" w14:textId="6869B8D9" w:rsidR="00C25821" w:rsidRDefault="00C25821" w:rsidP="009B1F3C">
      <w:r>
        <w:t>A</w:t>
      </w:r>
      <w:r w:rsidR="00C91D28">
        <w:t>n edge</w:t>
      </w:r>
      <w:r w:rsidR="009B1F3C">
        <w:t xml:space="preserve"> </w:t>
      </w:r>
      <w:r>
        <w:t>allocation scenario was simulated as a worst-</w:t>
      </w:r>
      <w:r w:rsidR="009B1F3C">
        <w:t>case</w:t>
      </w:r>
      <w:r>
        <w:t xml:space="preserve"> scenario</w:t>
      </w:r>
      <w:r w:rsidR="009B1F3C">
        <w:t xml:space="preserve"> where LTE and NR allocations start from outer edges of aggregated bandwidth. </w:t>
      </w:r>
      <w:r w:rsidR="00A50E32">
        <w:t xml:space="preserve">The results are evaluated in two different scenarios, </w:t>
      </w:r>
      <w:r w:rsidR="00194251">
        <w:t xml:space="preserve">1) </w:t>
      </w:r>
      <w:r w:rsidR="00A50E32">
        <w:t xml:space="preserve">with high frequency offset to </w:t>
      </w:r>
      <w:r w:rsidR="00194251">
        <w:t xml:space="preserve">the lower edge of (n)41B and the </w:t>
      </w:r>
      <w:r w:rsidR="00A50E32">
        <w:t>addition</w:t>
      </w:r>
      <w:r w:rsidR="00194251">
        <w:t>al</w:t>
      </w:r>
      <w:r w:rsidR="00A50E32">
        <w:t xml:space="preserve"> spurious em</w:t>
      </w:r>
      <w:r w:rsidR="00194251">
        <w:t>ission limit signalled by NS_04 and 2) with zero frequency offset to the lower edge of (n)41B and the additional spurious emission limit signalled by NS_04.</w:t>
      </w:r>
    </w:p>
    <w:p w14:paraId="58B3E3B5" w14:textId="77777777" w:rsidR="00D914F8" w:rsidRDefault="00C25821" w:rsidP="00D914F8">
      <w:r>
        <w:t>In all simulated scenarios</w:t>
      </w:r>
      <w:r w:rsidR="00D914F8">
        <w:t xml:space="preserve"> LTE is with </w:t>
      </w:r>
      <w:r>
        <w:t xml:space="preserve">constant </w:t>
      </w:r>
      <w:r w:rsidR="00D914F8">
        <w:t>2</w:t>
      </w:r>
      <w:r>
        <w:t>3</w:t>
      </w:r>
      <w:r w:rsidR="00D914F8">
        <w:t xml:space="preserve"> dBm power level and NR backoff is reported.</w:t>
      </w:r>
      <w:r>
        <w:t xml:space="preserve"> </w:t>
      </w:r>
      <w:r w:rsidR="00D914F8">
        <w:t>LTE and NR allocations are on the outer edges leaving a gap between until gap is filled as all combinations have been simulated.</w:t>
      </w:r>
    </w:p>
    <w:p w14:paraId="08338607" w14:textId="77777777" w:rsidR="00234D19" w:rsidRDefault="00234D19" w:rsidP="00D914F8">
      <w:r>
        <w:t>In the following figures, NR backoffs higher than 19 dB are not reported, even though such a high backoff would be necessary in certain scenarios with NS_04 additional spurious emission requirement.</w:t>
      </w:r>
      <w:r w:rsidR="005A7245">
        <w:t xml:space="preserve"> Thus, white space inside allocated regions in the figures implies this high backoff demand.</w:t>
      </w:r>
      <w:r w:rsidR="00E11D57">
        <w:t xml:space="preserve"> LTE+NR bandwidth combination of 10 MHz + 10 MHz is used as an example of narrow combination and 20 MHz + 60 MHz as an example of wide combination.</w:t>
      </w:r>
    </w:p>
    <w:p w14:paraId="3BA963E7" w14:textId="77777777" w:rsidR="00D914F8" w:rsidRPr="00D914F8" w:rsidRDefault="00D914F8" w:rsidP="00D914F8">
      <w:pPr>
        <w:rPr>
          <w:b/>
        </w:rPr>
      </w:pPr>
      <w:r w:rsidRPr="00D914F8">
        <w:rPr>
          <w:b/>
        </w:rPr>
        <w:t xml:space="preserve">Figure 1: </w:t>
      </w:r>
      <w:r w:rsidR="00A140B4" w:rsidRPr="00A140B4">
        <w:rPr>
          <w:b/>
        </w:rPr>
        <w:t>LTE 10MHz + NR 10MHz, 15kHz</w:t>
      </w:r>
      <w:r w:rsidR="00A140B4">
        <w:rPr>
          <w:b/>
        </w:rPr>
        <w:t>,</w:t>
      </w:r>
      <w:r w:rsidR="00A140B4" w:rsidRPr="00A140B4">
        <w:rPr>
          <w:b/>
        </w:rPr>
        <w:t xml:space="preserve"> </w:t>
      </w:r>
      <w:r w:rsidRPr="00D914F8">
        <w:rPr>
          <w:b/>
        </w:rPr>
        <w:t>QPSK results</w:t>
      </w:r>
      <w:r w:rsidR="00234D19">
        <w:rPr>
          <w:b/>
        </w:rPr>
        <w:t xml:space="preserve"> without evaluation of addition spurious emission limit (scenario with high frequency offset to lower edge of </w:t>
      </w:r>
      <w:r w:rsidR="00194251">
        <w:rPr>
          <w:b/>
        </w:rPr>
        <w:t>(n)41B</w:t>
      </w:r>
      <w:r w:rsidR="00234D19">
        <w:rPr>
          <w:b/>
        </w:rPr>
        <w:t>)</w:t>
      </w:r>
    </w:p>
    <w:p w14:paraId="6C6A78F2" w14:textId="77777777" w:rsidR="00D914F8" w:rsidRDefault="00234D19" w:rsidP="00D914F8">
      <w:r>
        <w:rPr>
          <w:noProof/>
          <w:lang w:val="en-US"/>
        </w:rPr>
        <w:drawing>
          <wp:inline distT="0" distB="0" distL="0" distR="0" wp14:anchorId="28E12878" wp14:editId="60DA5B42">
            <wp:extent cx="2996190" cy="2246381"/>
            <wp:effectExtent l="0" t="0" r="0" b="1905"/>
            <wp:docPr id="1" name="Pictu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drawing>
          <wp:inline distT="0" distB="0" distL="0" distR="0" wp14:anchorId="33EBE0BF" wp14:editId="7B19DD32">
            <wp:extent cx="2996190" cy="2246381"/>
            <wp:effectExtent l="0" t="0" r="0" b="1905"/>
            <wp:docPr id="2" name="Picture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AEC88F" w14:textId="77777777" w:rsidR="00234D19" w:rsidRDefault="00234D19">
      <w:pPr>
        <w:overflowPunct/>
        <w:autoSpaceDE/>
        <w:autoSpaceDN/>
        <w:adjustRightInd/>
        <w:spacing w:after="0"/>
        <w:textAlignment w:val="auto"/>
        <w:rPr>
          <w:b/>
        </w:rPr>
      </w:pPr>
      <w:r>
        <w:rPr>
          <w:b/>
        </w:rPr>
        <w:br w:type="page"/>
      </w:r>
    </w:p>
    <w:p w14:paraId="0B50FE7A" w14:textId="77777777" w:rsidR="00234D19" w:rsidRPr="00D914F8" w:rsidRDefault="00234D19" w:rsidP="00234D19">
      <w:pPr>
        <w:rPr>
          <w:b/>
        </w:rPr>
      </w:pPr>
      <w:r w:rsidRPr="00D914F8">
        <w:rPr>
          <w:b/>
        </w:rPr>
        <w:lastRenderedPageBreak/>
        <w:t xml:space="preserve">Figure </w:t>
      </w:r>
      <w:r>
        <w:rPr>
          <w:b/>
        </w:rPr>
        <w:t>2</w:t>
      </w:r>
      <w:r w:rsidRPr="00D914F8">
        <w:rPr>
          <w:b/>
        </w:rPr>
        <w:t xml:space="preserve">: </w:t>
      </w:r>
      <w:r w:rsidRPr="00A140B4">
        <w:rPr>
          <w:b/>
        </w:rPr>
        <w:t>LTE 10MHz + NR 10MHz, 15kHz</w:t>
      </w:r>
      <w:r>
        <w:rPr>
          <w:b/>
        </w:rPr>
        <w:t>,</w:t>
      </w:r>
      <w:r w:rsidRPr="00A140B4">
        <w:rPr>
          <w:b/>
        </w:rPr>
        <w:t xml:space="preserve"> </w:t>
      </w:r>
      <w:r w:rsidRPr="00D914F8">
        <w:rPr>
          <w:b/>
        </w:rPr>
        <w:t>QPSK results</w:t>
      </w:r>
      <w:r>
        <w:rPr>
          <w:b/>
        </w:rPr>
        <w:t xml:space="preserve"> with evaluation of addition spurious emission limit (scenario with zero frequency offset to lower edge of </w:t>
      </w:r>
      <w:r w:rsidR="00194251">
        <w:rPr>
          <w:b/>
        </w:rPr>
        <w:t>(n)41B</w:t>
      </w:r>
      <w:r>
        <w:rPr>
          <w:b/>
        </w:rPr>
        <w:t>)</w:t>
      </w:r>
    </w:p>
    <w:p w14:paraId="3D3F50B5" w14:textId="77777777" w:rsidR="00A140B4" w:rsidRDefault="00234D19" w:rsidP="00A140B4">
      <w:r>
        <w:rPr>
          <w:noProof/>
          <w:lang w:val="en-US"/>
        </w:rPr>
        <w:drawing>
          <wp:inline distT="0" distB="0" distL="0" distR="0" wp14:anchorId="2A47B0E4" wp14:editId="1B59D9B2">
            <wp:extent cx="2996190" cy="2246381"/>
            <wp:effectExtent l="0" t="0" r="0" b="1905"/>
            <wp:docPr id="3" name="Pictur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drawing>
          <wp:inline distT="0" distB="0" distL="0" distR="0" wp14:anchorId="61014459" wp14:editId="08A7FD80">
            <wp:extent cx="2996190" cy="2246381"/>
            <wp:effectExtent l="0" t="0" r="0" b="1905"/>
            <wp:docPr id="4" name="Pictur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08070C" w14:textId="77777777" w:rsidR="00234D19" w:rsidRPr="00D914F8" w:rsidRDefault="00A140B4" w:rsidP="00234D19">
      <w:pPr>
        <w:rPr>
          <w:b/>
        </w:rPr>
      </w:pPr>
      <w:r>
        <w:rPr>
          <w:b/>
        </w:rPr>
        <w:t xml:space="preserve">Figure </w:t>
      </w:r>
      <w:r w:rsidR="000B5AD5">
        <w:rPr>
          <w:b/>
        </w:rPr>
        <w:t>3</w:t>
      </w:r>
      <w:r w:rsidRPr="00D914F8">
        <w:rPr>
          <w:b/>
        </w:rPr>
        <w:t xml:space="preserve">: </w:t>
      </w:r>
      <w:r w:rsidR="000B5AD5">
        <w:rPr>
          <w:b/>
        </w:rPr>
        <w:t xml:space="preserve">LTE </w:t>
      </w:r>
      <w:r w:rsidR="00234D19">
        <w:rPr>
          <w:b/>
        </w:rPr>
        <w:t>20</w:t>
      </w:r>
      <w:r>
        <w:rPr>
          <w:b/>
        </w:rPr>
        <w:t xml:space="preserve">MHz + NR </w:t>
      </w:r>
      <w:r w:rsidR="00234D19">
        <w:rPr>
          <w:b/>
        </w:rPr>
        <w:t>60</w:t>
      </w:r>
      <w:r w:rsidRPr="00A140B4">
        <w:rPr>
          <w:b/>
        </w:rPr>
        <w:t xml:space="preserve">MHz, </w:t>
      </w:r>
      <w:r w:rsidR="00234D19">
        <w:rPr>
          <w:b/>
        </w:rPr>
        <w:t>30</w:t>
      </w:r>
      <w:r w:rsidRPr="00A140B4">
        <w:rPr>
          <w:b/>
        </w:rPr>
        <w:t>kHz</w:t>
      </w:r>
      <w:r>
        <w:rPr>
          <w:b/>
        </w:rPr>
        <w:t>,</w:t>
      </w:r>
      <w:r w:rsidRPr="00A140B4">
        <w:rPr>
          <w:b/>
        </w:rPr>
        <w:t xml:space="preserve"> </w:t>
      </w:r>
      <w:r w:rsidRPr="00D914F8">
        <w:rPr>
          <w:b/>
        </w:rPr>
        <w:t>QPSK results</w:t>
      </w:r>
      <w:r w:rsidR="00234D19">
        <w:rPr>
          <w:b/>
        </w:rPr>
        <w:t xml:space="preserve"> without evaluation of addition spurious emission limit (scenario with high frequency offset to lower edge of </w:t>
      </w:r>
      <w:r w:rsidR="00194251">
        <w:rPr>
          <w:b/>
        </w:rPr>
        <w:t>(n)41B</w:t>
      </w:r>
      <w:r w:rsidR="00234D19">
        <w:rPr>
          <w:b/>
        </w:rPr>
        <w:t>)</w:t>
      </w:r>
    </w:p>
    <w:p w14:paraId="6C032249" w14:textId="77777777" w:rsidR="000B5AD5" w:rsidRDefault="00234D19" w:rsidP="000B5AD5">
      <w:r>
        <w:rPr>
          <w:noProof/>
          <w:lang w:val="en-US"/>
        </w:rPr>
        <w:drawing>
          <wp:inline distT="0" distB="0" distL="0" distR="0" wp14:anchorId="2FB4D1F2" wp14:editId="46E6FE77">
            <wp:extent cx="2996190" cy="2246381"/>
            <wp:effectExtent l="0" t="0" r="0" b="1905"/>
            <wp:docPr id="9" name="Picture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drawing>
          <wp:inline distT="0" distB="0" distL="0" distR="0" wp14:anchorId="26BCF4FF" wp14:editId="3A0FA557">
            <wp:extent cx="2996190" cy="2246381"/>
            <wp:effectExtent l="0" t="0" r="0" b="1905"/>
            <wp:docPr id="10" name="Picture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473CEF" w14:textId="77777777" w:rsidR="00234D19" w:rsidRDefault="00234D19" w:rsidP="00234D19">
      <w:pPr>
        <w:rPr>
          <w:b/>
        </w:rPr>
      </w:pPr>
      <w:r w:rsidRPr="00D914F8">
        <w:rPr>
          <w:b/>
        </w:rPr>
        <w:t xml:space="preserve">Figure </w:t>
      </w:r>
      <w:r>
        <w:rPr>
          <w:b/>
        </w:rPr>
        <w:t>4</w:t>
      </w:r>
      <w:r w:rsidRPr="00D914F8">
        <w:rPr>
          <w:b/>
        </w:rPr>
        <w:t xml:space="preserve">: </w:t>
      </w:r>
      <w:r w:rsidRPr="00A140B4">
        <w:rPr>
          <w:b/>
        </w:rPr>
        <w:t xml:space="preserve">LTE </w:t>
      </w:r>
      <w:r>
        <w:rPr>
          <w:b/>
        </w:rPr>
        <w:t>2</w:t>
      </w:r>
      <w:r w:rsidRPr="00A140B4">
        <w:rPr>
          <w:b/>
        </w:rPr>
        <w:t xml:space="preserve">0MHz + NR </w:t>
      </w:r>
      <w:r>
        <w:rPr>
          <w:b/>
        </w:rPr>
        <w:t>6</w:t>
      </w:r>
      <w:r w:rsidRPr="00A140B4">
        <w:rPr>
          <w:b/>
        </w:rPr>
        <w:t xml:space="preserve">0MHz, </w:t>
      </w:r>
      <w:r>
        <w:rPr>
          <w:b/>
        </w:rPr>
        <w:t>30</w:t>
      </w:r>
      <w:r w:rsidRPr="00A140B4">
        <w:rPr>
          <w:b/>
        </w:rPr>
        <w:t>kHz</w:t>
      </w:r>
      <w:r>
        <w:rPr>
          <w:b/>
        </w:rPr>
        <w:t>,</w:t>
      </w:r>
      <w:r w:rsidRPr="00A140B4">
        <w:rPr>
          <w:b/>
        </w:rPr>
        <w:t xml:space="preserve"> </w:t>
      </w:r>
      <w:r w:rsidRPr="00D914F8">
        <w:rPr>
          <w:b/>
        </w:rPr>
        <w:t>QPSK results</w:t>
      </w:r>
      <w:r>
        <w:rPr>
          <w:b/>
        </w:rPr>
        <w:t xml:space="preserve"> with evaluation of addition spurious emission limit (scenario with zero frequency offset to lower edge of </w:t>
      </w:r>
      <w:r w:rsidR="00194251">
        <w:rPr>
          <w:b/>
        </w:rPr>
        <w:t>(n)41B</w:t>
      </w:r>
      <w:r>
        <w:rPr>
          <w:b/>
        </w:rPr>
        <w:t>)</w:t>
      </w:r>
    </w:p>
    <w:p w14:paraId="7AF984BF" w14:textId="77777777" w:rsidR="00234D19" w:rsidRPr="00D914F8" w:rsidRDefault="00234D19" w:rsidP="00234D19">
      <w:pPr>
        <w:rPr>
          <w:b/>
        </w:rPr>
      </w:pPr>
      <w:r>
        <w:rPr>
          <w:noProof/>
          <w:lang w:val="en-US"/>
        </w:rPr>
        <w:drawing>
          <wp:inline distT="0" distB="0" distL="0" distR="0" wp14:anchorId="0546D81F" wp14:editId="09DDC4C1">
            <wp:extent cx="2996190" cy="2246381"/>
            <wp:effectExtent l="0" t="0" r="0" b="1905"/>
            <wp:docPr id="11" name="Picture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drawing>
          <wp:inline distT="0" distB="0" distL="0" distR="0" wp14:anchorId="1BD1C907" wp14:editId="5A19CBC3">
            <wp:extent cx="2996190" cy="2246381"/>
            <wp:effectExtent l="0" t="0" r="0" b="1905"/>
            <wp:docPr id="12" name="Picture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66911E" w14:textId="77777777" w:rsidR="00234D19" w:rsidRDefault="00234D19" w:rsidP="000B5AD5"/>
    <w:p w14:paraId="66D9FDF1" w14:textId="77777777" w:rsidR="00AB5F77" w:rsidRDefault="00AB5F77" w:rsidP="00A140B4">
      <w:r>
        <w:t>In case NR modem do not know the LTE allocation it has to assume worst case backoff which can be read from Y-axis if NR modem knows the LTE allocation then it can use the correct backoff reported in the plots.</w:t>
      </w:r>
    </w:p>
    <w:p w14:paraId="53F002C8" w14:textId="7597F136" w:rsidR="00AB5F77" w:rsidRDefault="00AB5F77" w:rsidP="00A140B4">
      <w:r w:rsidRPr="000B5AD5">
        <w:lastRenderedPageBreak/>
        <w:t xml:space="preserve">In </w:t>
      </w:r>
      <w:r>
        <w:t>all cases the required NR backoff is large or very large. It seems that strategy of keeping LTE at 2</w:t>
      </w:r>
      <w:r w:rsidR="00234D19">
        <w:t>3</w:t>
      </w:r>
      <w:bookmarkStart w:id="1" w:name="_GoBack"/>
      <w:bookmarkEnd w:id="1"/>
      <w:r>
        <w:t xml:space="preserve"> dBm power has consequences for NR power as b</w:t>
      </w:r>
      <w:r w:rsidRPr="00AB5F77">
        <w:t>elow the LTE channel, third-order emission power within some measurement bandwidth could be roughly approximated as P0_dBm + 2*P_LTE_dBm + P_NR_dBm, thus 1 dB decrease of LTE power would reduce third-order emissions as much as a 2 dB reduction in NR power.</w:t>
      </w:r>
      <w:r w:rsidR="00BF413E">
        <w:t xml:space="preserve"> This means that if LTE and NR power are reduced same amount NR bakcoff would be smaller but this required that LTE and NR modems know others allocations.</w:t>
      </w:r>
      <w:r w:rsidR="00234D19">
        <w:t xml:space="preserve"> In the lower edge of </w:t>
      </w:r>
      <w:r w:rsidR="00194251">
        <w:t>(n)41B</w:t>
      </w:r>
      <w:r w:rsidR="00234D19">
        <w:t xml:space="preserve"> this crucial because of the additional spurious emission limit with NS_04 signalling.</w:t>
      </w:r>
    </w:p>
    <w:p w14:paraId="39A792A4" w14:textId="77777777" w:rsidR="00733569" w:rsidRDefault="007A3531" w:rsidP="00A140B4">
      <w:r>
        <w:t>Further</w:t>
      </w:r>
      <w:r w:rsidR="00234D19">
        <w:t xml:space="preserve"> simulations results with different </w:t>
      </w:r>
    </w:p>
    <w:p w14:paraId="6CB16B34" w14:textId="77777777" w:rsidR="00733569" w:rsidRDefault="00234D19" w:rsidP="00733569">
      <w:pPr>
        <w:pStyle w:val="ListParagraph"/>
        <w:numPr>
          <w:ilvl w:val="0"/>
          <w:numId w:val="6"/>
        </w:numPr>
      </w:pPr>
      <w:r>
        <w:t>LTE+NR bandwidth combinations</w:t>
      </w:r>
      <w:r w:rsidR="00733569">
        <w:t xml:space="preserve"> (5 MHz+10 MHz, 5 MHz +15 MHz, 10 MHz +10 MHz, 10 MHz +40 MHz, 10 MHz +50 MHz, 20 MHz +20 MHz, 20 MHz +40 MHz, 20 MHz +60 MHz, 20 MHz +80 MHz),</w:t>
      </w:r>
      <w:r>
        <w:t xml:space="preserve"> </w:t>
      </w:r>
      <w:r w:rsidR="00E11D57">
        <w:t>and</w:t>
      </w:r>
    </w:p>
    <w:p w14:paraId="6D6A8A9F" w14:textId="77777777" w:rsidR="00733569" w:rsidRDefault="00733569" w:rsidP="00733569">
      <w:pPr>
        <w:pStyle w:val="ListParagraph"/>
        <w:numPr>
          <w:ilvl w:val="0"/>
          <w:numId w:val="6"/>
        </w:numPr>
      </w:pPr>
      <w:r>
        <w:t>modulations (QPSK, 16QAM, 64QAM, 256QAM)</w:t>
      </w:r>
    </w:p>
    <w:p w14:paraId="728CF795" w14:textId="3AE5468E" w:rsidR="00D914F8" w:rsidRPr="00D914F8" w:rsidRDefault="00733569" w:rsidP="00D914F8">
      <w:r>
        <w:t xml:space="preserve">with smallest applicable NR sub-carrier spacing </w:t>
      </w:r>
      <w:r w:rsidR="00234D19">
        <w:t>are included in the Appendix.</w:t>
      </w:r>
    </w:p>
    <w:p w14:paraId="250302AC" w14:textId="77777777" w:rsidR="00245A3D" w:rsidRDefault="00245A3D" w:rsidP="00245A3D">
      <w:pPr>
        <w:pStyle w:val="Heading1"/>
      </w:pPr>
      <w:r>
        <w:t>3</w:t>
      </w:r>
      <w:r>
        <w:tab/>
        <w:t>Conclusion</w:t>
      </w:r>
    </w:p>
    <w:p w14:paraId="7F8A378E" w14:textId="77777777" w:rsidR="00245A3D" w:rsidRDefault="005D5536" w:rsidP="00245A3D">
      <w:r>
        <w:t>In this contribution we have presented backoff simulation results for DC_</w:t>
      </w:r>
      <w:r w:rsidR="00194251">
        <w:t>(n)41B</w:t>
      </w:r>
      <w:r>
        <w:t>.</w:t>
      </w:r>
    </w:p>
    <w:p w14:paraId="74822FD4" w14:textId="77777777" w:rsidR="00B24824" w:rsidRDefault="00B24824" w:rsidP="00B24824">
      <w:pPr>
        <w:pStyle w:val="Heading1"/>
      </w:pPr>
      <w:r>
        <w:t>4</w:t>
      </w:r>
      <w:r>
        <w:tab/>
        <w:t>Reference</w:t>
      </w:r>
    </w:p>
    <w:p w14:paraId="4171D1ED" w14:textId="77777777" w:rsidR="00B24824" w:rsidRPr="00B24824" w:rsidRDefault="00B24824" w:rsidP="00B24824">
      <w:r>
        <w:t xml:space="preserve">[1] </w:t>
      </w:r>
      <w:r w:rsidRPr="00B24824">
        <w:t>R4-180</w:t>
      </w:r>
      <w:r w:rsidR="005A7245">
        <w:t>2539</w:t>
      </w:r>
      <w:r>
        <w:t xml:space="preserve">, </w:t>
      </w:r>
      <w:r w:rsidR="005A7245">
        <w:t>n41 A-MPR simulation results</w:t>
      </w:r>
      <w:r>
        <w:t>,</w:t>
      </w:r>
      <w:r w:rsidRPr="00B24824">
        <w:tab/>
        <w:t>Nokia</w:t>
      </w:r>
      <w:r>
        <w:t>, RAN4#86</w:t>
      </w:r>
    </w:p>
    <w:p w14:paraId="468F38F4" w14:textId="77777777" w:rsidR="00245A3D" w:rsidRDefault="00245A3D" w:rsidP="00245A3D">
      <w:pPr>
        <w:pStyle w:val="Heading1"/>
      </w:pPr>
      <w:r>
        <w:t>Appendix</w:t>
      </w:r>
    </w:p>
    <w:p w14:paraId="7F88C9E5" w14:textId="014D4A69" w:rsidR="00245A3D" w:rsidRPr="00245A3D" w:rsidRDefault="00C91D28" w:rsidP="00245A3D">
      <w:r>
        <w:object w:dxaOrig="3096" w:dyaOrig="816" w14:anchorId="399435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7" type="#_x0000_t75" style="width:154.2pt;height:40.2pt" o:ole="">
            <v:imagedata r:id="rId16" o:title=""/>
          </v:shape>
          <o:OLEObject Type="Embed" ProgID="Package" ShapeID="_x0000_i1027" DrawAspect="Content" ObjectID="_1584559758" r:id="rId17"/>
        </w:object>
      </w:r>
    </w:p>
    <w:sectPr w:rsidR="00245A3D" w:rsidRPr="00245A3D">
      <w:headerReference w:type="even" r:id="rId18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749BF17" w14:textId="77777777" w:rsidR="00CD2A6F" w:rsidRDefault="00CD2A6F" w:rsidP="002B3503">
      <w:pPr>
        <w:spacing w:after="0"/>
      </w:pPr>
      <w:r>
        <w:separator/>
      </w:r>
    </w:p>
  </w:endnote>
  <w:endnote w:type="continuationSeparator" w:id="0">
    <w:p w14:paraId="78FAEE6B" w14:textId="77777777" w:rsidR="00CD2A6F" w:rsidRDefault="00CD2A6F" w:rsidP="002B3503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0AF25E2" w14:textId="77777777" w:rsidR="00CD2A6F" w:rsidRDefault="00CD2A6F" w:rsidP="002B3503">
      <w:pPr>
        <w:spacing w:after="0"/>
      </w:pPr>
      <w:r>
        <w:separator/>
      </w:r>
    </w:p>
  </w:footnote>
  <w:footnote w:type="continuationSeparator" w:id="0">
    <w:p w14:paraId="7C370215" w14:textId="77777777" w:rsidR="00CD2A6F" w:rsidRDefault="00CD2A6F" w:rsidP="002B3503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350B5B3" w14:textId="77777777" w:rsidR="002B3503" w:rsidRDefault="002B3503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>Draft prETS 300 ???: Month YYYY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2C21DEB"/>
    <w:multiLevelType w:val="hybridMultilevel"/>
    <w:tmpl w:val="0C46556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2B16953"/>
    <w:multiLevelType w:val="hybridMultilevel"/>
    <w:tmpl w:val="CA4EC86E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3546AB1"/>
    <w:multiLevelType w:val="hybridMultilevel"/>
    <w:tmpl w:val="BB4AA6DE"/>
    <w:lvl w:ilvl="0" w:tplc="040B000F">
      <w:start w:val="1"/>
      <w:numFmt w:val="decimal"/>
      <w:lvlText w:val="%1."/>
      <w:lvlJc w:val="left"/>
      <w:pPr>
        <w:ind w:left="720" w:hanging="360"/>
      </w:p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A665447"/>
    <w:multiLevelType w:val="hybridMultilevel"/>
    <w:tmpl w:val="BB346092"/>
    <w:lvl w:ilvl="0" w:tplc="040B000F">
      <w:start w:val="1"/>
      <w:numFmt w:val="decimal"/>
      <w:lvlText w:val="%1."/>
      <w:lvlJc w:val="left"/>
      <w:pPr>
        <w:ind w:left="720" w:hanging="360"/>
      </w:p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B672566"/>
    <w:multiLevelType w:val="hybridMultilevel"/>
    <w:tmpl w:val="CAA2383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DD410DD"/>
    <w:multiLevelType w:val="hybridMultilevel"/>
    <w:tmpl w:val="A7C81C44"/>
    <w:lvl w:ilvl="0" w:tplc="4284346A">
      <w:numFmt w:val="bullet"/>
      <w:lvlText w:val="•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4"/>
  </w:num>
  <w:num w:numId="3">
    <w:abstractNumId w:val="2"/>
  </w:num>
  <w:num w:numId="4">
    <w:abstractNumId w:val="3"/>
  </w:num>
  <w:num w:numId="5">
    <w:abstractNumId w:val="5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intFractionalCharacterWidth/>
  <w:attachedTemplate r:id="rId1"/>
  <w:linkStyles/>
  <w:defaultTabStop w:val="284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4097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3450E"/>
    <w:rsid w:val="000008B4"/>
    <w:rsid w:val="000900DA"/>
    <w:rsid w:val="00091F0B"/>
    <w:rsid w:val="000A6473"/>
    <w:rsid w:val="000B4E56"/>
    <w:rsid w:val="000B5AD5"/>
    <w:rsid w:val="000B5E8E"/>
    <w:rsid w:val="000F2546"/>
    <w:rsid w:val="001364A1"/>
    <w:rsid w:val="0015000E"/>
    <w:rsid w:val="0016131F"/>
    <w:rsid w:val="00194251"/>
    <w:rsid w:val="00214C87"/>
    <w:rsid w:val="00215035"/>
    <w:rsid w:val="00234D19"/>
    <w:rsid w:val="00245A3D"/>
    <w:rsid w:val="00291DDD"/>
    <w:rsid w:val="002A7181"/>
    <w:rsid w:val="002B3503"/>
    <w:rsid w:val="002F6A38"/>
    <w:rsid w:val="00347DEA"/>
    <w:rsid w:val="003777FE"/>
    <w:rsid w:val="0042109F"/>
    <w:rsid w:val="0043227D"/>
    <w:rsid w:val="0043450E"/>
    <w:rsid w:val="00454E53"/>
    <w:rsid w:val="00482477"/>
    <w:rsid w:val="00491386"/>
    <w:rsid w:val="00494F18"/>
    <w:rsid w:val="004C0103"/>
    <w:rsid w:val="004C58F9"/>
    <w:rsid w:val="004D0C67"/>
    <w:rsid w:val="004D3D81"/>
    <w:rsid w:val="004D7B03"/>
    <w:rsid w:val="00560A63"/>
    <w:rsid w:val="00570B14"/>
    <w:rsid w:val="005A7245"/>
    <w:rsid w:val="005B2640"/>
    <w:rsid w:val="005D5536"/>
    <w:rsid w:val="005F6CE3"/>
    <w:rsid w:val="00602EB6"/>
    <w:rsid w:val="00640B40"/>
    <w:rsid w:val="00641C2E"/>
    <w:rsid w:val="00660FB0"/>
    <w:rsid w:val="006C6840"/>
    <w:rsid w:val="006D5445"/>
    <w:rsid w:val="00726265"/>
    <w:rsid w:val="00733569"/>
    <w:rsid w:val="00780E4D"/>
    <w:rsid w:val="007A3531"/>
    <w:rsid w:val="007C78D1"/>
    <w:rsid w:val="007D20DF"/>
    <w:rsid w:val="008236E4"/>
    <w:rsid w:val="00885D4B"/>
    <w:rsid w:val="008A4493"/>
    <w:rsid w:val="0091383D"/>
    <w:rsid w:val="00940559"/>
    <w:rsid w:val="00990FE2"/>
    <w:rsid w:val="00996062"/>
    <w:rsid w:val="009B1E68"/>
    <w:rsid w:val="009B1F3C"/>
    <w:rsid w:val="00A140B4"/>
    <w:rsid w:val="00A451E8"/>
    <w:rsid w:val="00A50E32"/>
    <w:rsid w:val="00A6018C"/>
    <w:rsid w:val="00AA5AFA"/>
    <w:rsid w:val="00AB50E6"/>
    <w:rsid w:val="00AB5F77"/>
    <w:rsid w:val="00AD5095"/>
    <w:rsid w:val="00AE6327"/>
    <w:rsid w:val="00B24824"/>
    <w:rsid w:val="00B65B59"/>
    <w:rsid w:val="00BC764C"/>
    <w:rsid w:val="00BF413E"/>
    <w:rsid w:val="00C21554"/>
    <w:rsid w:val="00C25821"/>
    <w:rsid w:val="00C91D28"/>
    <w:rsid w:val="00CD2A6F"/>
    <w:rsid w:val="00D275CC"/>
    <w:rsid w:val="00D767C4"/>
    <w:rsid w:val="00D77CF5"/>
    <w:rsid w:val="00D914F8"/>
    <w:rsid w:val="00E11D57"/>
    <w:rsid w:val="00E33B68"/>
    <w:rsid w:val="00E962C5"/>
    <w:rsid w:val="00EA3488"/>
    <w:rsid w:val="00EB5F7D"/>
    <w:rsid w:val="00EB7B99"/>
    <w:rsid w:val="00EC589F"/>
    <w:rsid w:val="00F110E0"/>
    <w:rsid w:val="00F97D64"/>
    <w:rsid w:val="00FD085A"/>
    <w:rsid w:val="00FD543C"/>
    <w:rsid w:val="00FE12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i-FI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,"/>
  <w:listSeparator w:val=";"/>
  <w14:docId w14:val="03FE830F"/>
  <w15:chartTrackingRefBased/>
  <w15:docId w15:val="{92492053-2DF5-408B-84B1-EB880A3535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G Times (WN)" w:eastAsia="Times New Roman" w:hAnsi="CG Times (WN)" w:cs="Times New Roman"/>
        <w:lang w:val="fi-FI" w:eastAsia="fi-FI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0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C91D28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link w:val="Heading1Char"/>
    <w:qFormat/>
    <w:rsid w:val="00C91D28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C91D28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C91D28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C91D28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C91D28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C91D28"/>
    <w:pPr>
      <w:outlineLvl w:val="5"/>
    </w:pPr>
  </w:style>
  <w:style w:type="paragraph" w:styleId="Heading7">
    <w:name w:val="heading 7"/>
    <w:basedOn w:val="H6"/>
    <w:next w:val="Normal"/>
    <w:qFormat/>
    <w:rsid w:val="00C91D28"/>
    <w:pPr>
      <w:outlineLvl w:val="6"/>
    </w:pPr>
  </w:style>
  <w:style w:type="paragraph" w:styleId="Heading8">
    <w:name w:val="heading 8"/>
    <w:basedOn w:val="Heading1"/>
    <w:next w:val="Normal"/>
    <w:qFormat/>
    <w:rsid w:val="00C91D28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C91D28"/>
    <w:pPr>
      <w:outlineLvl w:val="8"/>
    </w:pPr>
  </w:style>
  <w:style w:type="character" w:default="1" w:styleId="DefaultParagraphFont">
    <w:name w:val="Default Paragraph Font"/>
    <w:semiHidden/>
    <w:rsid w:val="00C91D28"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  <w:rsid w:val="00C91D28"/>
  </w:style>
  <w:style w:type="paragraph" w:styleId="TOC8">
    <w:name w:val="toc 8"/>
    <w:basedOn w:val="TOC1"/>
    <w:semiHidden/>
    <w:rsid w:val="00C91D28"/>
    <w:pPr>
      <w:spacing w:before="180"/>
      <w:ind w:left="2693" w:hanging="2693"/>
    </w:pPr>
    <w:rPr>
      <w:b/>
    </w:rPr>
  </w:style>
  <w:style w:type="paragraph" w:styleId="TOC1">
    <w:name w:val="toc 1"/>
    <w:semiHidden/>
    <w:rsid w:val="00C91D28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val="en-US" w:eastAsia="en-US"/>
    </w:rPr>
  </w:style>
  <w:style w:type="paragraph" w:customStyle="1" w:styleId="ZT">
    <w:name w:val="ZT"/>
    <w:rsid w:val="00C91D28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C91D28"/>
    <w:pPr>
      <w:ind w:left="1701" w:hanging="1701"/>
    </w:pPr>
  </w:style>
  <w:style w:type="paragraph" w:styleId="TOC4">
    <w:name w:val="toc 4"/>
    <w:basedOn w:val="TOC3"/>
    <w:semiHidden/>
    <w:rsid w:val="00C91D28"/>
    <w:pPr>
      <w:ind w:left="1418" w:hanging="1418"/>
    </w:pPr>
  </w:style>
  <w:style w:type="paragraph" w:styleId="TOC3">
    <w:name w:val="toc 3"/>
    <w:basedOn w:val="TOC2"/>
    <w:semiHidden/>
    <w:rsid w:val="00C91D28"/>
    <w:pPr>
      <w:ind w:left="1134" w:hanging="1134"/>
    </w:pPr>
  </w:style>
  <w:style w:type="paragraph" w:styleId="TOC2">
    <w:name w:val="toc 2"/>
    <w:basedOn w:val="TOC1"/>
    <w:semiHidden/>
    <w:rsid w:val="00C91D28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C91D28"/>
    <w:pPr>
      <w:ind w:left="284"/>
    </w:pPr>
  </w:style>
  <w:style w:type="paragraph" w:styleId="Index1">
    <w:name w:val="index 1"/>
    <w:basedOn w:val="Normal"/>
    <w:semiHidden/>
    <w:rsid w:val="00C91D28"/>
    <w:pPr>
      <w:keepLines/>
      <w:spacing w:after="0"/>
    </w:pPr>
  </w:style>
  <w:style w:type="paragraph" w:customStyle="1" w:styleId="ZH">
    <w:name w:val="ZH"/>
    <w:rsid w:val="00C91D28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US" w:eastAsia="en-US"/>
    </w:rPr>
  </w:style>
  <w:style w:type="paragraph" w:customStyle="1" w:styleId="TT">
    <w:name w:val="TT"/>
    <w:basedOn w:val="Heading1"/>
    <w:next w:val="Normal"/>
    <w:rsid w:val="00C91D28"/>
    <w:pPr>
      <w:outlineLvl w:val="9"/>
    </w:pPr>
  </w:style>
  <w:style w:type="paragraph" w:styleId="ListNumber2">
    <w:name w:val="List Number 2"/>
    <w:basedOn w:val="ListNumber"/>
    <w:semiHidden/>
    <w:rsid w:val="00C91D28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rsid w:val="00C91D28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val="en-US" w:eastAsia="en-US"/>
    </w:rPr>
  </w:style>
  <w:style w:type="character" w:styleId="FootnoteReference">
    <w:name w:val="footnote reference"/>
    <w:basedOn w:val="DefaultParagraphFont"/>
    <w:semiHidden/>
    <w:rsid w:val="00C91D28"/>
    <w:rPr>
      <w:b/>
      <w:position w:val="6"/>
      <w:sz w:val="16"/>
    </w:rPr>
  </w:style>
  <w:style w:type="paragraph" w:styleId="FootnoteText">
    <w:name w:val="footnote text"/>
    <w:basedOn w:val="Normal"/>
    <w:semiHidden/>
    <w:rsid w:val="00C91D28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rsid w:val="00C91D28"/>
    <w:rPr>
      <w:b/>
    </w:rPr>
  </w:style>
  <w:style w:type="paragraph" w:customStyle="1" w:styleId="TAC">
    <w:name w:val="TAC"/>
    <w:basedOn w:val="TAL"/>
    <w:link w:val="TACChar"/>
    <w:rsid w:val="00C91D28"/>
    <w:pPr>
      <w:jc w:val="center"/>
    </w:pPr>
  </w:style>
  <w:style w:type="paragraph" w:customStyle="1" w:styleId="TF">
    <w:name w:val="TF"/>
    <w:basedOn w:val="TH"/>
    <w:rsid w:val="00C91D28"/>
    <w:pPr>
      <w:keepNext w:val="0"/>
      <w:spacing w:before="0" w:after="240"/>
    </w:pPr>
  </w:style>
  <w:style w:type="paragraph" w:customStyle="1" w:styleId="NO">
    <w:name w:val="NO"/>
    <w:basedOn w:val="Normal"/>
    <w:rsid w:val="00C91D28"/>
    <w:pPr>
      <w:keepLines/>
      <w:ind w:left="1135" w:hanging="851"/>
    </w:pPr>
  </w:style>
  <w:style w:type="paragraph" w:styleId="TOC9">
    <w:name w:val="toc 9"/>
    <w:basedOn w:val="TOC8"/>
    <w:semiHidden/>
    <w:rsid w:val="00C91D28"/>
    <w:pPr>
      <w:ind w:left="1418" w:hanging="1418"/>
    </w:pPr>
  </w:style>
  <w:style w:type="paragraph" w:customStyle="1" w:styleId="EX">
    <w:name w:val="EX"/>
    <w:basedOn w:val="Normal"/>
    <w:rsid w:val="00C91D28"/>
    <w:pPr>
      <w:keepLines/>
      <w:ind w:left="1702" w:hanging="1418"/>
    </w:pPr>
  </w:style>
  <w:style w:type="paragraph" w:customStyle="1" w:styleId="FP">
    <w:name w:val="FP"/>
    <w:basedOn w:val="Normal"/>
    <w:rsid w:val="00C91D28"/>
    <w:pPr>
      <w:spacing w:after="0"/>
    </w:pPr>
  </w:style>
  <w:style w:type="paragraph" w:customStyle="1" w:styleId="LD">
    <w:name w:val="LD"/>
    <w:rsid w:val="00C91D28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US" w:eastAsia="en-US"/>
    </w:rPr>
  </w:style>
  <w:style w:type="paragraph" w:customStyle="1" w:styleId="NW">
    <w:name w:val="NW"/>
    <w:basedOn w:val="NO"/>
    <w:rsid w:val="00C91D28"/>
    <w:pPr>
      <w:spacing w:after="0"/>
    </w:pPr>
  </w:style>
  <w:style w:type="paragraph" w:customStyle="1" w:styleId="EW">
    <w:name w:val="EW"/>
    <w:basedOn w:val="EX"/>
    <w:rsid w:val="00C91D28"/>
    <w:pPr>
      <w:spacing w:after="0"/>
    </w:pPr>
  </w:style>
  <w:style w:type="paragraph" w:styleId="TOC6">
    <w:name w:val="toc 6"/>
    <w:basedOn w:val="TOC5"/>
    <w:next w:val="Normal"/>
    <w:semiHidden/>
    <w:rsid w:val="00C91D28"/>
    <w:pPr>
      <w:ind w:left="1985" w:hanging="1985"/>
    </w:pPr>
  </w:style>
  <w:style w:type="paragraph" w:styleId="TOC7">
    <w:name w:val="toc 7"/>
    <w:basedOn w:val="TOC6"/>
    <w:next w:val="Normal"/>
    <w:semiHidden/>
    <w:rsid w:val="00C91D28"/>
    <w:pPr>
      <w:ind w:left="2268" w:hanging="2268"/>
    </w:pPr>
  </w:style>
  <w:style w:type="paragraph" w:styleId="ListBullet2">
    <w:name w:val="List Bullet 2"/>
    <w:basedOn w:val="ListBullet"/>
    <w:semiHidden/>
    <w:rsid w:val="00C91D28"/>
    <w:pPr>
      <w:ind w:left="851"/>
    </w:pPr>
  </w:style>
  <w:style w:type="paragraph" w:styleId="ListBullet3">
    <w:name w:val="List Bullet 3"/>
    <w:basedOn w:val="ListBullet2"/>
    <w:semiHidden/>
    <w:rsid w:val="00C91D28"/>
    <w:pPr>
      <w:ind w:left="1135"/>
    </w:pPr>
  </w:style>
  <w:style w:type="paragraph" w:styleId="ListNumber">
    <w:name w:val="List Number"/>
    <w:basedOn w:val="List"/>
    <w:semiHidden/>
    <w:rsid w:val="00C91D28"/>
  </w:style>
  <w:style w:type="paragraph" w:customStyle="1" w:styleId="EQ">
    <w:name w:val="EQ"/>
    <w:basedOn w:val="Normal"/>
    <w:next w:val="Normal"/>
    <w:rsid w:val="00C91D28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rsid w:val="00C91D28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C91D28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C91D28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US" w:eastAsia="en-US"/>
    </w:rPr>
  </w:style>
  <w:style w:type="paragraph" w:customStyle="1" w:styleId="TAR">
    <w:name w:val="TAR"/>
    <w:basedOn w:val="TAL"/>
    <w:rsid w:val="00C91D28"/>
    <w:pPr>
      <w:jc w:val="right"/>
    </w:pPr>
  </w:style>
  <w:style w:type="paragraph" w:customStyle="1" w:styleId="H6">
    <w:name w:val="H6"/>
    <w:basedOn w:val="Heading5"/>
    <w:next w:val="Normal"/>
    <w:rsid w:val="00C91D28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rsid w:val="00C91D28"/>
    <w:pPr>
      <w:ind w:left="851" w:hanging="851"/>
    </w:pPr>
  </w:style>
  <w:style w:type="paragraph" w:customStyle="1" w:styleId="TAL">
    <w:name w:val="TAL"/>
    <w:basedOn w:val="Normal"/>
    <w:link w:val="TALChar"/>
    <w:rsid w:val="00C91D28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C91D28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US" w:eastAsia="en-US"/>
    </w:rPr>
  </w:style>
  <w:style w:type="paragraph" w:customStyle="1" w:styleId="ZB">
    <w:name w:val="ZB"/>
    <w:rsid w:val="00C91D28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US" w:eastAsia="en-US"/>
    </w:rPr>
  </w:style>
  <w:style w:type="paragraph" w:customStyle="1" w:styleId="ZD">
    <w:name w:val="ZD"/>
    <w:rsid w:val="00C91D28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US" w:eastAsia="en-US"/>
    </w:rPr>
  </w:style>
  <w:style w:type="paragraph" w:customStyle="1" w:styleId="ZU">
    <w:name w:val="ZU"/>
    <w:rsid w:val="00C91D28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customStyle="1" w:styleId="ZV">
    <w:name w:val="ZV"/>
    <w:basedOn w:val="ZU"/>
    <w:rsid w:val="00C91D28"/>
    <w:pPr>
      <w:framePr w:wrap="notBeside" w:y="16161"/>
    </w:pPr>
  </w:style>
  <w:style w:type="character" w:customStyle="1" w:styleId="ZGSM">
    <w:name w:val="ZGSM"/>
    <w:rsid w:val="00C91D28"/>
  </w:style>
  <w:style w:type="paragraph" w:styleId="List2">
    <w:name w:val="List 2"/>
    <w:basedOn w:val="List"/>
    <w:semiHidden/>
    <w:rsid w:val="00C91D28"/>
    <w:pPr>
      <w:ind w:left="851"/>
    </w:pPr>
  </w:style>
  <w:style w:type="paragraph" w:customStyle="1" w:styleId="ZG">
    <w:name w:val="ZG"/>
    <w:rsid w:val="00C91D28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styleId="List3">
    <w:name w:val="List 3"/>
    <w:basedOn w:val="List2"/>
    <w:semiHidden/>
    <w:rsid w:val="00C91D28"/>
    <w:pPr>
      <w:ind w:left="1135"/>
    </w:pPr>
  </w:style>
  <w:style w:type="paragraph" w:styleId="List4">
    <w:name w:val="List 4"/>
    <w:basedOn w:val="List3"/>
    <w:semiHidden/>
    <w:rsid w:val="00C91D28"/>
    <w:pPr>
      <w:ind w:left="1418"/>
    </w:pPr>
  </w:style>
  <w:style w:type="paragraph" w:styleId="List5">
    <w:name w:val="List 5"/>
    <w:basedOn w:val="List4"/>
    <w:semiHidden/>
    <w:rsid w:val="00C91D28"/>
    <w:pPr>
      <w:ind w:left="1702"/>
    </w:pPr>
  </w:style>
  <w:style w:type="paragraph" w:customStyle="1" w:styleId="EditorsNote">
    <w:name w:val="Editor's Note"/>
    <w:basedOn w:val="NO"/>
    <w:rsid w:val="00C91D28"/>
    <w:rPr>
      <w:color w:val="FF0000"/>
    </w:rPr>
  </w:style>
  <w:style w:type="paragraph" w:styleId="List">
    <w:name w:val="List"/>
    <w:basedOn w:val="Normal"/>
    <w:semiHidden/>
    <w:rsid w:val="00C91D28"/>
    <w:pPr>
      <w:ind w:left="568" w:hanging="284"/>
    </w:pPr>
  </w:style>
  <w:style w:type="paragraph" w:styleId="ListBullet">
    <w:name w:val="List Bullet"/>
    <w:basedOn w:val="List"/>
    <w:semiHidden/>
    <w:rsid w:val="00C91D28"/>
  </w:style>
  <w:style w:type="paragraph" w:styleId="ListBullet4">
    <w:name w:val="List Bullet 4"/>
    <w:basedOn w:val="ListBullet3"/>
    <w:semiHidden/>
    <w:rsid w:val="00C91D28"/>
    <w:pPr>
      <w:ind w:left="1418"/>
    </w:pPr>
  </w:style>
  <w:style w:type="paragraph" w:styleId="ListBullet5">
    <w:name w:val="List Bullet 5"/>
    <w:basedOn w:val="ListBullet4"/>
    <w:semiHidden/>
    <w:rsid w:val="00C91D28"/>
    <w:pPr>
      <w:ind w:left="1702"/>
    </w:pPr>
  </w:style>
  <w:style w:type="paragraph" w:customStyle="1" w:styleId="B1">
    <w:name w:val="B1"/>
    <w:basedOn w:val="List"/>
    <w:rsid w:val="00C91D28"/>
  </w:style>
  <w:style w:type="paragraph" w:customStyle="1" w:styleId="B2">
    <w:name w:val="B2"/>
    <w:basedOn w:val="List2"/>
    <w:rsid w:val="00C91D28"/>
  </w:style>
  <w:style w:type="paragraph" w:customStyle="1" w:styleId="B3">
    <w:name w:val="B3"/>
    <w:basedOn w:val="List3"/>
    <w:rsid w:val="00C91D28"/>
  </w:style>
  <w:style w:type="paragraph" w:customStyle="1" w:styleId="B4">
    <w:name w:val="B4"/>
    <w:basedOn w:val="List4"/>
    <w:rsid w:val="00C91D28"/>
  </w:style>
  <w:style w:type="paragraph" w:customStyle="1" w:styleId="B5">
    <w:name w:val="B5"/>
    <w:basedOn w:val="List5"/>
    <w:rsid w:val="00C91D28"/>
  </w:style>
  <w:style w:type="paragraph" w:styleId="Footer">
    <w:name w:val="footer"/>
    <w:basedOn w:val="Header"/>
    <w:semiHidden/>
    <w:rsid w:val="00C91D28"/>
    <w:pPr>
      <w:jc w:val="center"/>
    </w:pPr>
    <w:rPr>
      <w:i/>
    </w:rPr>
  </w:style>
  <w:style w:type="paragraph" w:customStyle="1" w:styleId="ZTD">
    <w:name w:val="ZTD"/>
    <w:basedOn w:val="ZB"/>
    <w:rsid w:val="00C91D28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link w:val="CRCoverPageChar"/>
    <w:rsid w:val="0043450E"/>
    <w:pPr>
      <w:spacing w:after="120"/>
    </w:pPr>
    <w:rPr>
      <w:rFonts w:ascii="Arial" w:hAnsi="Arial"/>
      <w:lang w:val="en-GB" w:eastAsia="en-US"/>
    </w:rPr>
  </w:style>
  <w:style w:type="character" w:customStyle="1" w:styleId="Heading1Char">
    <w:name w:val="Heading 1 Char"/>
    <w:link w:val="Heading1"/>
    <w:rsid w:val="0043450E"/>
    <w:rPr>
      <w:rFonts w:ascii="Arial" w:hAnsi="Arial"/>
      <w:sz w:val="36"/>
      <w:lang w:val="en-GB" w:eastAsia="en-US"/>
    </w:rPr>
  </w:style>
  <w:style w:type="character" w:customStyle="1" w:styleId="CRCoverPageChar">
    <w:name w:val="CR Cover Page Char"/>
    <w:link w:val="CRCoverPage"/>
    <w:locked/>
    <w:rsid w:val="0043450E"/>
    <w:rPr>
      <w:rFonts w:ascii="Arial" w:hAnsi="Arial"/>
      <w:lang w:val="en-GB" w:eastAsia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4C010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4C0103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4C0103"/>
    <w:rPr>
      <w:rFonts w:ascii="Times New Roman" w:hAnsi="Times New Roman"/>
      <w:lang w:val="en-GB"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C010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C0103"/>
    <w:rPr>
      <w:rFonts w:ascii="Times New Roman" w:hAnsi="Times New Roman"/>
      <w:b/>
      <w:bCs/>
      <w:lang w:val="en-GB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C0103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C0103"/>
    <w:rPr>
      <w:rFonts w:ascii="Segoe UI" w:hAnsi="Segoe UI" w:cs="Segoe UI"/>
      <w:sz w:val="18"/>
      <w:szCs w:val="18"/>
      <w:lang w:val="en-GB" w:eastAsia="en-US"/>
    </w:rPr>
  </w:style>
  <w:style w:type="character" w:customStyle="1" w:styleId="TACChar">
    <w:name w:val="TAC Char"/>
    <w:link w:val="TAC"/>
    <w:rsid w:val="004C0103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rsid w:val="004C0103"/>
    <w:rPr>
      <w:rFonts w:ascii="Arial" w:hAnsi="Arial"/>
      <w:b/>
      <w:sz w:val="18"/>
      <w:lang w:val="en-GB" w:eastAsia="en-US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basedOn w:val="DefaultParagraphFont"/>
    <w:link w:val="Header"/>
    <w:locked/>
    <w:rsid w:val="007D20DF"/>
    <w:rPr>
      <w:rFonts w:ascii="Arial" w:hAnsi="Arial"/>
      <w:b/>
      <w:noProof/>
      <w:sz w:val="18"/>
      <w:lang w:val="en-US" w:eastAsia="en-US"/>
    </w:rPr>
  </w:style>
  <w:style w:type="paragraph" w:styleId="Caption">
    <w:name w:val="caption"/>
    <w:basedOn w:val="Normal"/>
    <w:next w:val="Normal"/>
    <w:uiPriority w:val="35"/>
    <w:unhideWhenUsed/>
    <w:qFormat/>
    <w:rsid w:val="00570B14"/>
    <w:pPr>
      <w:spacing w:after="200"/>
    </w:pPr>
    <w:rPr>
      <w:i/>
      <w:iCs/>
      <w:color w:val="44546A" w:themeColor="text2"/>
      <w:sz w:val="18"/>
      <w:szCs w:val="18"/>
    </w:rPr>
  </w:style>
  <w:style w:type="paragraph" w:styleId="ListParagraph">
    <w:name w:val="List Paragraph"/>
    <w:basedOn w:val="Normal"/>
    <w:link w:val="ListParagraphChar"/>
    <w:uiPriority w:val="34"/>
    <w:qFormat/>
    <w:rsid w:val="00D767C4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locked/>
    <w:rsid w:val="009B1F3C"/>
    <w:rPr>
      <w:rFonts w:ascii="Times New Roman" w:hAnsi="Times New Roman"/>
      <w:lang w:val="en-GB" w:eastAsia="en-US"/>
    </w:rPr>
  </w:style>
  <w:style w:type="character" w:customStyle="1" w:styleId="THChar">
    <w:name w:val="TH Char"/>
    <w:link w:val="TH"/>
    <w:rsid w:val="009B1F3C"/>
    <w:rPr>
      <w:rFonts w:ascii="Arial" w:hAnsi="Arial"/>
      <w:b/>
      <w:lang w:val="en-GB" w:eastAsia="en-US"/>
    </w:rPr>
  </w:style>
  <w:style w:type="character" w:customStyle="1" w:styleId="TANChar">
    <w:name w:val="TAN Char"/>
    <w:link w:val="TAN"/>
    <w:rsid w:val="009B1F3C"/>
    <w:rPr>
      <w:rFonts w:ascii="Arial" w:hAnsi="Arial"/>
      <w:sz w:val="18"/>
      <w:lang w:val="en-GB" w:eastAsia="en-US"/>
    </w:rPr>
  </w:style>
  <w:style w:type="character" w:customStyle="1" w:styleId="TALChar">
    <w:name w:val="TAL Char"/>
    <w:link w:val="TAL"/>
    <w:locked/>
    <w:rsid w:val="009B1F3C"/>
    <w:rPr>
      <w:rFonts w:ascii="Arial" w:hAnsi="Arial"/>
      <w:sz w:val="18"/>
      <w:lang w:val="en-GB" w:eastAsia="en-US"/>
    </w:rPr>
  </w:style>
  <w:style w:type="paragraph" w:customStyle="1" w:styleId="TableText">
    <w:name w:val="TableText"/>
    <w:basedOn w:val="BodyTextIndent"/>
    <w:rsid w:val="00F110E0"/>
    <w:pPr>
      <w:keepNext/>
      <w:keepLines/>
      <w:spacing w:after="180"/>
      <w:ind w:left="0"/>
      <w:jc w:val="center"/>
    </w:pPr>
    <w:rPr>
      <w:rFonts w:eastAsia="Malgun Gothic"/>
      <w:snapToGrid w:val="0"/>
      <w:kern w:val="2"/>
    </w:rPr>
  </w:style>
  <w:style w:type="paragraph" w:styleId="BodyTextIndent">
    <w:name w:val="Body Text Indent"/>
    <w:basedOn w:val="Normal"/>
    <w:link w:val="BodyTextIndentChar"/>
    <w:uiPriority w:val="99"/>
    <w:semiHidden/>
    <w:unhideWhenUsed/>
    <w:rsid w:val="00F110E0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rsid w:val="00F110E0"/>
    <w:rPr>
      <w:rFonts w:ascii="Times New Roman" w:hAnsi="Times New Roman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097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99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443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25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oleObject" Target="embeddings/oleObject1.bin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userdata\vasenkap\My%20Documents\Ty&#246;t\RAN4\Omat%20kontribuutit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D2DA7B7-0416-4404-B186-ADE9AFB51E3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4</TotalTime>
  <Pages>4</Pages>
  <Words>906</Words>
  <Characters>4465</Characters>
  <Application>Microsoft Office Word</Application>
  <DocSecurity>4</DocSecurity>
  <Lines>37</Lines>
  <Paragraphs>10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ETSI stylesheet (v.7.0)</vt:lpstr>
      </vt:variant>
      <vt:variant>
        <vt:i4>0</vt:i4>
      </vt:variant>
    </vt:vector>
  </HeadingPairs>
  <TitlesOfParts>
    <vt:vector size="1" baseType="lpstr">
      <vt:lpstr>ETSI stylesheet (v.7.0)</vt:lpstr>
    </vt:vector>
  </TitlesOfParts>
  <Company>ETSI Sophia Antipolis</Company>
  <LinksUpToDate>false</LinksUpToDate>
  <CharactersWithSpaces>5361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ETSI stylesheet (v.7.0)</dc:title>
  <dc:subject>Word for Windows 6.x &amp; 95+</dc:subject>
  <dc:creator>Petri Vasenkari</dc:creator>
  <cp:keywords>ESA, style sheet, Winword</cp:keywords>
  <dc:description/>
  <cp:lastModifiedBy>Petri Vasenkari</cp:lastModifiedBy>
  <cp:revision>2</cp:revision>
  <cp:lastPrinted>1899-12-31T22:00:00Z</cp:lastPrinted>
  <dcterms:created xsi:type="dcterms:W3CDTF">2018-04-06T19:40:00Z</dcterms:created>
  <dcterms:modified xsi:type="dcterms:W3CDTF">2018-04-06T19:40:00Z</dcterms:modified>
</cp:coreProperties>
</file>